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AF437" w14:textId="6CF3D19B" w:rsidR="008A7633" w:rsidRDefault="008822BB" w:rsidP="009E3428">
      <w:pPr>
        <w:pStyle w:val="ASDEFCONTitle"/>
      </w:pPr>
      <w:bookmarkStart w:id="0" w:name="_GoBack"/>
      <w:bookmarkEnd w:id="0"/>
      <w:r w:rsidRPr="005C1E5E">
        <w:t>T</w:t>
      </w:r>
      <w:r w:rsidR="002D6A6D">
        <w:t xml:space="preserve">echnical </w:t>
      </w:r>
      <w:r w:rsidRPr="005C1E5E">
        <w:t>D</w:t>
      </w:r>
      <w:r w:rsidR="002D6A6D">
        <w:t>ata</w:t>
      </w:r>
      <w:r w:rsidRPr="005C1E5E">
        <w:t xml:space="preserve"> </w:t>
      </w:r>
      <w:r w:rsidR="002D6A6D">
        <w:t>and</w:t>
      </w:r>
      <w:r w:rsidRPr="005C1E5E">
        <w:t xml:space="preserve"> Software RIGHTS SCHEDULE</w:t>
      </w:r>
    </w:p>
    <w:p w14:paraId="14C2EE52" w14:textId="77777777" w:rsidR="002D6A6D" w:rsidRDefault="008822BB" w:rsidP="009E3428">
      <w:pPr>
        <w:pStyle w:val="NoteToDrafters-ASDEFCON"/>
      </w:pPr>
      <w:r w:rsidRPr="005C1E5E">
        <w:t xml:space="preserve">Note to drafters:  </w:t>
      </w:r>
      <w:r w:rsidR="002D6A6D">
        <w:t>Prior to RFT release drafters are to:</w:t>
      </w:r>
    </w:p>
    <w:p w14:paraId="0037D047" w14:textId="441167EC" w:rsidR="008A7633" w:rsidRDefault="002D6A6D" w:rsidP="009E3428">
      <w:pPr>
        <w:pStyle w:val="NoteToDraftersList-ASDEFCON"/>
      </w:pPr>
      <w:r>
        <w:t xml:space="preserve">ensure that the TD and Software requirements </w:t>
      </w:r>
      <w:r w:rsidR="00500323">
        <w:t xml:space="preserve">(addressing the </w:t>
      </w:r>
      <w:r w:rsidR="00F37A80">
        <w:t>C</w:t>
      </w:r>
      <w:r w:rsidR="00500323">
        <w:t xml:space="preserve">apability </w:t>
      </w:r>
      <w:r w:rsidR="003805E0">
        <w:t xml:space="preserve">System’s </w:t>
      </w:r>
      <w:r w:rsidR="00500323">
        <w:t>Life</w:t>
      </w:r>
      <w:r w:rsidR="003805E0">
        <w:t>-</w:t>
      </w:r>
      <w:r w:rsidR="00500323">
        <w:t>of</w:t>
      </w:r>
      <w:r w:rsidR="003805E0">
        <w:t>-</w:t>
      </w:r>
      <w:r w:rsidR="00500323">
        <w:t>Type</w:t>
      </w:r>
      <w:r w:rsidR="00F37A80">
        <w:t xml:space="preserve"> requirements </w:t>
      </w:r>
      <w:r>
        <w:t xml:space="preserve">relating to licensing and ownership) are those as reflected in the Capability </w:t>
      </w:r>
      <w:r w:rsidR="008C076A">
        <w:t>D</w:t>
      </w:r>
      <w:r>
        <w:t xml:space="preserve">efinition </w:t>
      </w:r>
      <w:r w:rsidR="008C076A">
        <w:t>D</w:t>
      </w:r>
      <w:r>
        <w:t>ocuments and the SOW;</w:t>
      </w:r>
    </w:p>
    <w:p w14:paraId="783DF5A7" w14:textId="47E48ECE" w:rsidR="008A7633" w:rsidRDefault="002D6A6D" w:rsidP="009E3428">
      <w:pPr>
        <w:pStyle w:val="NoteToDraftersList-ASDEFCON"/>
      </w:pPr>
      <w:r>
        <w:t xml:space="preserve">determine and specify </w:t>
      </w:r>
      <w:r w:rsidR="00BE0102">
        <w:t xml:space="preserve">whether the Commonwealth requires ownership of IP in </w:t>
      </w:r>
      <w:r>
        <w:t xml:space="preserve">TD and Software </w:t>
      </w:r>
      <w:r w:rsidR="00F37A80">
        <w:t>(</w:t>
      </w:r>
      <w:proofErr w:type="spellStart"/>
      <w:r w:rsidR="00F37A80">
        <w:t>ie</w:t>
      </w:r>
      <w:proofErr w:type="spellEnd"/>
      <w:r w:rsidR="00273389">
        <w:t>,</w:t>
      </w:r>
      <w:r w:rsidR="00F37A80">
        <w:t xml:space="preserve"> </w:t>
      </w:r>
      <w:r>
        <w:t>Commonwealth TD and Commonwealth Software); and</w:t>
      </w:r>
    </w:p>
    <w:p w14:paraId="6E02E8D3" w14:textId="77777777" w:rsidR="002D6A6D" w:rsidRDefault="002D6A6D" w:rsidP="009E3428">
      <w:pPr>
        <w:pStyle w:val="NoteToDraftersList-ASDEFCON"/>
      </w:pPr>
      <w:proofErr w:type="gramStart"/>
      <w:r w:rsidRPr="003516AA">
        <w:t>where</w:t>
      </w:r>
      <w:proofErr w:type="gramEnd"/>
      <w:r w:rsidRPr="003516AA">
        <w:t xml:space="preserve"> applicable, identify in the TDSR Schedule any items</w:t>
      </w:r>
      <w:r>
        <w:t xml:space="preserve"> or equipment (at a product, </w:t>
      </w:r>
      <w:r w:rsidR="005A3520">
        <w:t>system</w:t>
      </w:r>
      <w:r>
        <w:t>,</w:t>
      </w:r>
      <w:r w:rsidR="005A3520">
        <w:t xml:space="preserve"> subsystem</w:t>
      </w:r>
      <w:r>
        <w:t xml:space="preserve"> or component level) where potential restrictions proposed by the tenderer will not be acceptable to the Commonwealth.</w:t>
      </w:r>
    </w:p>
    <w:p w14:paraId="00AADCD2" w14:textId="3F3D778A" w:rsidR="00BE0102" w:rsidRDefault="00BE0102" w:rsidP="00F7577D">
      <w:pPr>
        <w:pStyle w:val="NoteToDrafters-ASDEFCON"/>
      </w:pPr>
      <w:r w:rsidRPr="005C1E5E">
        <w:t>The ex</w:t>
      </w:r>
      <w:r>
        <w:t>a</w:t>
      </w:r>
      <w:r w:rsidRPr="005C1E5E">
        <w:t>mpl</w:t>
      </w:r>
      <w:r>
        <w:t>e</w:t>
      </w:r>
      <w:r w:rsidR="003516AA">
        <w:t>s</w:t>
      </w:r>
      <w:r w:rsidRPr="005C1E5E">
        <w:t xml:space="preserve"> contained in each </w:t>
      </w:r>
      <w:r w:rsidR="003516AA">
        <w:t>a</w:t>
      </w:r>
      <w:r w:rsidRPr="005C1E5E">
        <w:t xml:space="preserve">nnex </w:t>
      </w:r>
      <w:r w:rsidR="00F7577D">
        <w:t>are</w:t>
      </w:r>
      <w:r w:rsidRPr="005C1E5E">
        <w:t xml:space="preserve"> to be removed prior to </w:t>
      </w:r>
      <w:r>
        <w:t xml:space="preserve">RFT release and project specific information </w:t>
      </w:r>
      <w:r w:rsidR="003516AA">
        <w:t xml:space="preserve">must </w:t>
      </w:r>
      <w:r>
        <w:t>be inserted where necessary</w:t>
      </w:r>
      <w:r w:rsidRPr="005C1E5E">
        <w:t>.</w:t>
      </w:r>
      <w:r>
        <w:t xml:space="preserve">  Further information in conducting the Commonwealth’s TDRA can be found in </w:t>
      </w:r>
      <w:r w:rsidR="003516AA">
        <w:t xml:space="preserve">the </w:t>
      </w:r>
      <w:hyperlink r:id="rId8" w:history="1">
        <w:r w:rsidR="00E47746">
          <w:rPr>
            <w:rStyle w:val="Hyperlink"/>
          </w:rPr>
          <w:t>CASG Handbook (E&amp;T) 12-2-003 Technical Data Management</w:t>
        </w:r>
      </w:hyperlink>
      <w:r>
        <w:t>.</w:t>
      </w:r>
      <w:r w:rsidR="001C56C8">
        <w:t xml:space="preserve"> </w:t>
      </w:r>
      <w:r w:rsidR="003516AA">
        <w:t xml:space="preserve"> </w:t>
      </w:r>
      <w:r>
        <w:t>If an Escrow Agreement is required</w:t>
      </w:r>
      <w:r w:rsidR="00F7577D">
        <w:t>,</w:t>
      </w:r>
      <w:r>
        <w:t xml:space="preserve"> drafters are to include optional Annex G (refer to </w:t>
      </w:r>
      <w:r w:rsidRPr="00680992">
        <w:t xml:space="preserve">clause 5.19 of the </w:t>
      </w:r>
      <w:r>
        <w:t xml:space="preserve">draft </w:t>
      </w:r>
      <w:r w:rsidRPr="00680992">
        <w:t>COC</w:t>
      </w:r>
      <w:r>
        <w:t xml:space="preserve">). </w:t>
      </w:r>
      <w:r w:rsidR="00273389">
        <w:t xml:space="preserve"> </w:t>
      </w:r>
      <w:r>
        <w:t>If not, Annex G should be deleted.</w:t>
      </w:r>
    </w:p>
    <w:p w14:paraId="5C69A06F" w14:textId="3B81BBB9" w:rsidR="00143CAD" w:rsidRDefault="00BE0102" w:rsidP="00F7577D">
      <w:pPr>
        <w:pStyle w:val="NoteToDraftersList-ASDEFCON"/>
        <w:numPr>
          <w:ilvl w:val="0"/>
          <w:numId w:val="0"/>
        </w:numPr>
      </w:pPr>
      <w:r>
        <w:t>Further information on clause 5 of the draft COC and the TDSR Schedule can be found in the ASDEFCON T</w:t>
      </w:r>
      <w:r w:rsidR="00143CAD">
        <w:t xml:space="preserve">echnical </w:t>
      </w:r>
      <w:r>
        <w:t>D</w:t>
      </w:r>
      <w:r w:rsidR="00143CAD">
        <w:t>ata</w:t>
      </w:r>
      <w:r>
        <w:t xml:space="preserve"> </w:t>
      </w:r>
      <w:r w:rsidR="00143CAD">
        <w:t>and</w:t>
      </w:r>
      <w:r>
        <w:t xml:space="preserve"> I</w:t>
      </w:r>
      <w:r w:rsidR="00143CAD">
        <w:t xml:space="preserve">ntellectual </w:t>
      </w:r>
      <w:r>
        <w:t>P</w:t>
      </w:r>
      <w:r w:rsidR="00143CAD">
        <w:t>roperty</w:t>
      </w:r>
      <w:r>
        <w:t xml:space="preserve"> </w:t>
      </w:r>
      <w:r w:rsidR="003516AA">
        <w:t xml:space="preserve">Commercial </w:t>
      </w:r>
      <w:r>
        <w:t>Handbook at:</w:t>
      </w:r>
    </w:p>
    <w:p w14:paraId="35E602A3" w14:textId="341FBB8E" w:rsidR="008822BB" w:rsidRPr="005C1E5E" w:rsidRDefault="000B5AF5" w:rsidP="00C23784">
      <w:pPr>
        <w:pStyle w:val="NoteToDraftersBullets-ASDEFCON"/>
      </w:pPr>
      <w:hyperlink r:id="rId9" w:history="1">
        <w:r w:rsidR="008336F7">
          <w:rPr>
            <w:rStyle w:val="Hyperlink"/>
          </w:rPr>
          <w:t>http://drnet.defence.gov.au/casg/commercial/CommercialPolicyFramework/Pages/Handbooks.aspx</w:t>
        </w:r>
      </w:hyperlink>
      <w:r w:rsidR="00BE0102">
        <w:t>.</w:t>
      </w:r>
    </w:p>
    <w:p w14:paraId="53FFF058" w14:textId="4E3A1D12" w:rsidR="008822BB" w:rsidRPr="005C1E5E" w:rsidRDefault="008822BB" w:rsidP="009E3428">
      <w:pPr>
        <w:pStyle w:val="NoteToTenderers-ASDEFCON"/>
      </w:pPr>
      <w:r w:rsidRPr="005C1E5E">
        <w:t xml:space="preserve">Note to tenderers:  </w:t>
      </w:r>
      <w:r>
        <w:t>Attachment G</w:t>
      </w:r>
      <w:r w:rsidRPr="005C1E5E">
        <w:t xml:space="preserve"> and</w:t>
      </w:r>
      <w:r>
        <w:t xml:space="preserve"> its</w:t>
      </w:r>
      <w:r w:rsidRPr="005C1E5E">
        <w:t xml:space="preserve"> </w:t>
      </w:r>
      <w:r w:rsidR="003516AA">
        <w:t>a</w:t>
      </w:r>
      <w:r w:rsidR="00BE0102" w:rsidRPr="005C1E5E">
        <w:t xml:space="preserve">nnexes </w:t>
      </w:r>
      <w:r>
        <w:t>define any</w:t>
      </w:r>
      <w:r w:rsidRPr="005C1E5E">
        <w:t xml:space="preserve"> </w:t>
      </w:r>
      <w:r>
        <w:t>restrictions</w:t>
      </w:r>
      <w:r w:rsidRPr="005C1E5E">
        <w:t xml:space="preserve"> </w:t>
      </w:r>
      <w:r w:rsidR="002D6A6D">
        <w:t>on</w:t>
      </w:r>
      <w:r w:rsidRPr="005C1E5E">
        <w:t xml:space="preserve"> </w:t>
      </w:r>
      <w:r>
        <w:t xml:space="preserve">the </w:t>
      </w:r>
      <w:r w:rsidRPr="005C1E5E">
        <w:t xml:space="preserve">TD and Software rights granted under the Contract and provide additional information for the purposes of the TD and Software provisions </w:t>
      </w:r>
      <w:r w:rsidR="00706C39">
        <w:t>in</w:t>
      </w:r>
      <w:r w:rsidR="00706C39" w:rsidRPr="005C1E5E">
        <w:t xml:space="preserve"> </w:t>
      </w:r>
      <w:r w:rsidRPr="005C1E5E">
        <w:t xml:space="preserve">the Contract. </w:t>
      </w:r>
      <w:r>
        <w:t xml:space="preserve"> </w:t>
      </w:r>
      <w:r w:rsidRPr="005C1E5E">
        <w:t xml:space="preserve">Attachment </w:t>
      </w:r>
      <w:r>
        <w:t xml:space="preserve">G and its </w:t>
      </w:r>
      <w:r w:rsidR="003516AA">
        <w:t>a</w:t>
      </w:r>
      <w:r w:rsidR="001C56C8">
        <w:t>nnex</w:t>
      </w:r>
      <w:r>
        <w:t xml:space="preserve">es </w:t>
      </w:r>
      <w:r w:rsidRPr="005C1E5E">
        <w:t xml:space="preserve">will </w:t>
      </w:r>
      <w:r>
        <w:t>consist</w:t>
      </w:r>
      <w:r w:rsidRPr="005C1E5E">
        <w:t xml:space="preserve"> </w:t>
      </w:r>
      <w:r>
        <w:t xml:space="preserve">of an amalgamation of information contained in this draft Attachment G, </w:t>
      </w:r>
      <w:r w:rsidRPr="005C1E5E">
        <w:t>the successful tenderer's response</w:t>
      </w:r>
      <w:r>
        <w:t xml:space="preserve"> </w:t>
      </w:r>
      <w:r w:rsidR="002D6A6D">
        <w:t xml:space="preserve">to TDR C-5 </w:t>
      </w:r>
      <w:r>
        <w:t>and</w:t>
      </w:r>
      <w:r w:rsidRPr="005C1E5E">
        <w:t xml:space="preserve"> any negotiat</w:t>
      </w:r>
      <w:r>
        <w:t>ed adjustments</w:t>
      </w:r>
      <w:r w:rsidRPr="005C1E5E">
        <w:t>.</w:t>
      </w:r>
    </w:p>
    <w:p w14:paraId="1CB45010" w14:textId="39B1D423" w:rsidR="008822BB" w:rsidRPr="005C1E5E" w:rsidRDefault="008822BB" w:rsidP="00F264B5">
      <w:pPr>
        <w:pStyle w:val="ATTANNLV2-ASDEFCON"/>
      </w:pPr>
      <w:r w:rsidRPr="005C1E5E">
        <w:t>Attachment G consists of the following Annexes:</w:t>
      </w:r>
    </w:p>
    <w:p w14:paraId="4C704576" w14:textId="7617E170" w:rsidR="005B705E" w:rsidRDefault="00474BB6" w:rsidP="00575764">
      <w:pPr>
        <w:pStyle w:val="ATTANNListTableofContents-ASDEFCON"/>
      </w:pPr>
      <w:r>
        <w:t xml:space="preserve">Highly Sensitive </w:t>
      </w:r>
      <w:r w:rsidR="005B705E">
        <w:t>TD</w:t>
      </w:r>
      <w:r>
        <w:t xml:space="preserve"> and Highly Sensitive</w:t>
      </w:r>
      <w:r w:rsidR="00150EB1">
        <w:t xml:space="preserve"> Software (Core)</w:t>
      </w:r>
      <w:r w:rsidR="009622DC">
        <w:t>;</w:t>
      </w:r>
    </w:p>
    <w:p w14:paraId="7C05FAE8" w14:textId="75E2F5DB" w:rsidR="008A7633" w:rsidRDefault="008822BB" w:rsidP="00575764">
      <w:pPr>
        <w:pStyle w:val="ATTANNListTableofContents-ASDEFCON"/>
      </w:pPr>
      <w:r>
        <w:t xml:space="preserve">Delivery and Licence </w:t>
      </w:r>
      <w:r w:rsidRPr="005C1E5E">
        <w:t>Restrictions</w:t>
      </w:r>
      <w:r>
        <w:t xml:space="preserve"> </w:t>
      </w:r>
      <w:r w:rsidR="00B373F4">
        <w:t xml:space="preserve">on Use of TD and Software </w:t>
      </w:r>
      <w:r w:rsidRPr="005C1E5E">
        <w:t>(Core);</w:t>
      </w:r>
    </w:p>
    <w:p w14:paraId="600220DD" w14:textId="0950DDF3" w:rsidR="00F30B12" w:rsidRDefault="007D6299" w:rsidP="00575764">
      <w:pPr>
        <w:pStyle w:val="ATTANNListTableofContents-ASDEFCON"/>
      </w:pPr>
      <w:r>
        <w:t>Key Commercial Items</w:t>
      </w:r>
      <w:r w:rsidR="00F30B12">
        <w:t xml:space="preserve"> (Core);</w:t>
      </w:r>
    </w:p>
    <w:p w14:paraId="0C778C72" w14:textId="0D705E51" w:rsidR="008A7633" w:rsidRDefault="007D6299" w:rsidP="00575764">
      <w:pPr>
        <w:pStyle w:val="ATTANNListTableofContents-ASDEFCON"/>
      </w:pPr>
      <w:r>
        <w:t>Commonwealth TD and Commonwealth Software</w:t>
      </w:r>
      <w:r w:rsidR="00147DB7">
        <w:t xml:space="preserve"> </w:t>
      </w:r>
      <w:r w:rsidR="008822BB" w:rsidRPr="005C1E5E">
        <w:t>(Core);</w:t>
      </w:r>
    </w:p>
    <w:p w14:paraId="22FF1CDB" w14:textId="3216B89C" w:rsidR="00006E1D" w:rsidRDefault="00925BEF" w:rsidP="00575764">
      <w:pPr>
        <w:pStyle w:val="ATTANNListTableofContents-ASDEFCON"/>
      </w:pPr>
      <w:r>
        <w:t>Excluded</w:t>
      </w:r>
      <w:r w:rsidR="00006E1D">
        <w:t xml:space="preserve"> Parties </w:t>
      </w:r>
      <w:r w:rsidR="00746B40">
        <w:t>(Core)</w:t>
      </w:r>
      <w:r w:rsidR="009622DC">
        <w:t>;</w:t>
      </w:r>
    </w:p>
    <w:p w14:paraId="3002CB56" w14:textId="51F825AC" w:rsidR="008822BB" w:rsidRDefault="001060C6" w:rsidP="00575764">
      <w:pPr>
        <w:pStyle w:val="ATTANNListTableofContents-ASDEFCON"/>
      </w:pPr>
      <w:r w:rsidRPr="005C1E5E">
        <w:t>Patent</w:t>
      </w:r>
      <w:r>
        <w:t>s</w:t>
      </w:r>
      <w:r w:rsidRPr="005C1E5E">
        <w:t>, Registrable Design</w:t>
      </w:r>
      <w:r>
        <w:t>s</w:t>
      </w:r>
      <w:r w:rsidRPr="005C1E5E">
        <w:t xml:space="preserve"> </w:t>
      </w:r>
      <w:r>
        <w:t>and</w:t>
      </w:r>
      <w:r w:rsidRPr="005C1E5E">
        <w:t xml:space="preserve"> Circuit Layout</w:t>
      </w:r>
      <w:r>
        <w:t>s</w:t>
      </w:r>
      <w:r w:rsidRPr="005C1E5E">
        <w:t xml:space="preserve"> (Core</w:t>
      </w:r>
      <w:r>
        <w:t>);</w:t>
      </w:r>
      <w:r w:rsidR="00143CAD">
        <w:t xml:space="preserve"> and</w:t>
      </w:r>
    </w:p>
    <w:p w14:paraId="79E7618F" w14:textId="2E42E908" w:rsidR="008822BB" w:rsidRPr="005C1E5E" w:rsidRDefault="008822BB" w:rsidP="00575764">
      <w:pPr>
        <w:pStyle w:val="ATTANNListTableofContents-ASDEFCON"/>
      </w:pPr>
      <w:r w:rsidRPr="005C1E5E">
        <w:t>Escrow Items (Optional</w:t>
      </w:r>
      <w:r w:rsidR="0019274F">
        <w:t>)</w:t>
      </w:r>
      <w:r w:rsidR="001060C6">
        <w:t>.</w:t>
      </w:r>
    </w:p>
    <w:p w14:paraId="3C96AFF3" w14:textId="77777777" w:rsidR="008822BB" w:rsidRPr="005C1E5E" w:rsidRDefault="008822BB">
      <w:pPr>
        <w:pStyle w:val="ASDEFCONNormal"/>
        <w:sectPr w:rsidR="008822BB" w:rsidRPr="005C1E5E" w:rsidSect="00455DF5">
          <w:headerReference w:type="default" r:id="rId10"/>
          <w:footerReference w:type="default" r:id="rId11"/>
          <w:pgSz w:w="16839" w:h="11907" w:orient="landscape" w:code="9"/>
          <w:pgMar w:top="1797" w:right="1388" w:bottom="1797" w:left="1418" w:header="720" w:footer="283" w:gutter="0"/>
          <w:cols w:space="720"/>
          <w:noEndnote/>
          <w:rtlGutter/>
          <w:docGrid w:linePitch="326"/>
        </w:sectPr>
      </w:pPr>
    </w:p>
    <w:p w14:paraId="7BE8C0A2" w14:textId="5CE4A195" w:rsidR="000D6217" w:rsidRDefault="00474BB6">
      <w:pPr>
        <w:pStyle w:val="ASDEFCONTitle"/>
      </w:pPr>
      <w:r>
        <w:lastRenderedPageBreak/>
        <w:t xml:space="preserve">Highly Sensitive </w:t>
      </w:r>
      <w:r w:rsidR="000D6217">
        <w:t>TD</w:t>
      </w:r>
      <w:r w:rsidR="00480ECA">
        <w:t xml:space="preserve"> and </w:t>
      </w:r>
      <w:r>
        <w:t>Highly Sensitive</w:t>
      </w:r>
      <w:r w:rsidR="00150EB1">
        <w:t xml:space="preserve"> </w:t>
      </w:r>
      <w:r w:rsidR="00480ECA">
        <w:t>software (Core)</w:t>
      </w:r>
    </w:p>
    <w:p w14:paraId="2B33125F" w14:textId="18CF6829" w:rsidR="000D6217" w:rsidRPr="009622DC" w:rsidRDefault="000D6217">
      <w:pPr>
        <w:pStyle w:val="NoteToDrafters-ASDEFCON"/>
      </w:pPr>
      <w:r w:rsidRPr="00B3749D">
        <w:t>N</w:t>
      </w:r>
      <w:r w:rsidRPr="009622DC">
        <w:t xml:space="preserve">ote to </w:t>
      </w:r>
      <w:r w:rsidR="00273389">
        <w:t>d</w:t>
      </w:r>
      <w:r w:rsidRPr="009622DC">
        <w:t xml:space="preserve">rafters:  </w:t>
      </w:r>
      <w:r w:rsidR="00474BB6" w:rsidRPr="009622DC">
        <w:t xml:space="preserve">Highly Sensitive </w:t>
      </w:r>
      <w:r w:rsidR="005B705E" w:rsidRPr="009622DC">
        <w:t xml:space="preserve">TD </w:t>
      </w:r>
      <w:r w:rsidR="00B01048" w:rsidRPr="009622DC">
        <w:t xml:space="preserve">and </w:t>
      </w:r>
      <w:r w:rsidR="00474BB6" w:rsidRPr="009622DC">
        <w:t xml:space="preserve">Highly Sensitive </w:t>
      </w:r>
      <w:r w:rsidR="00480ECA" w:rsidRPr="009622DC">
        <w:t xml:space="preserve">Software </w:t>
      </w:r>
      <w:r w:rsidR="00581E32" w:rsidRPr="009622DC">
        <w:t xml:space="preserve">listed in this </w:t>
      </w:r>
      <w:r w:rsidR="003516AA" w:rsidRPr="009622DC">
        <w:t>a</w:t>
      </w:r>
      <w:r w:rsidR="00BE0102" w:rsidRPr="009622DC">
        <w:t xml:space="preserve">nnex </w:t>
      </w:r>
      <w:r w:rsidR="00B01048" w:rsidRPr="009622DC">
        <w:t xml:space="preserve">must </w:t>
      </w:r>
      <w:r w:rsidR="005B705E" w:rsidRPr="009622DC">
        <w:t>only include TD</w:t>
      </w:r>
      <w:r w:rsidR="00480ECA" w:rsidRPr="009622DC">
        <w:t xml:space="preserve"> or Software</w:t>
      </w:r>
      <w:r w:rsidR="005B705E" w:rsidRPr="009622DC">
        <w:t xml:space="preserve">, where the disclosure of </w:t>
      </w:r>
      <w:r w:rsidR="00BE0102" w:rsidRPr="009622DC">
        <w:t>th</w:t>
      </w:r>
      <w:r w:rsidR="003516AA" w:rsidRPr="009622DC">
        <w:t>at</w:t>
      </w:r>
      <w:r w:rsidR="00BE0102" w:rsidRPr="009622DC">
        <w:t xml:space="preserve"> </w:t>
      </w:r>
      <w:r w:rsidR="005B705E" w:rsidRPr="009622DC">
        <w:t>TD</w:t>
      </w:r>
      <w:r w:rsidR="00150EB1" w:rsidRPr="009622DC">
        <w:t xml:space="preserve"> or Software</w:t>
      </w:r>
      <w:r w:rsidR="005B705E" w:rsidRPr="009622DC">
        <w:t xml:space="preserve"> would have a major adverse effect on the business of the Contractor </w:t>
      </w:r>
      <w:r w:rsidR="00B01048" w:rsidRPr="009622DC">
        <w:t>(</w:t>
      </w:r>
      <w:r w:rsidR="005B705E" w:rsidRPr="009622DC">
        <w:t>or Approved Subcontractor</w:t>
      </w:r>
      <w:r w:rsidR="00B01048" w:rsidRPr="009622DC">
        <w:t>)</w:t>
      </w:r>
      <w:r w:rsidR="005B705E" w:rsidRPr="009622DC">
        <w:t xml:space="preserve"> and its commercial advantage.</w:t>
      </w:r>
      <w:r w:rsidR="00480ECA" w:rsidRPr="009622DC">
        <w:t xml:space="preserve">  </w:t>
      </w:r>
      <w:r w:rsidR="00B01048" w:rsidRPr="009622DC">
        <w:t>Highly Sensitive TD and Highly Sensitive Software</w:t>
      </w:r>
      <w:r w:rsidR="00150EB1" w:rsidRPr="009622DC">
        <w:t xml:space="preserve"> </w:t>
      </w:r>
      <w:r w:rsidR="00BE0102" w:rsidRPr="009622DC">
        <w:t xml:space="preserve">will </w:t>
      </w:r>
      <w:r w:rsidR="00150EB1" w:rsidRPr="009622DC">
        <w:t xml:space="preserve">generally already exist </w:t>
      </w:r>
      <w:r w:rsidR="00BE0102" w:rsidRPr="009622DC">
        <w:t xml:space="preserve">as at </w:t>
      </w:r>
      <w:r w:rsidR="00150EB1" w:rsidRPr="009622DC">
        <w:t xml:space="preserve">the Effective Date and </w:t>
      </w:r>
      <w:r w:rsidR="00BE0102" w:rsidRPr="009622DC">
        <w:t xml:space="preserve">are </w:t>
      </w:r>
      <w:r w:rsidR="00150EB1" w:rsidRPr="009622DC">
        <w:t xml:space="preserve">not </w:t>
      </w:r>
      <w:r w:rsidR="00B01048" w:rsidRPr="009622DC">
        <w:t xml:space="preserve">to </w:t>
      </w:r>
      <w:r w:rsidR="00150EB1" w:rsidRPr="009622DC">
        <w:t xml:space="preserve">include TD or Software specifically created under the Contract </w:t>
      </w:r>
      <w:r w:rsidR="00BE0102" w:rsidRPr="009622DC">
        <w:t>or Subcontract</w:t>
      </w:r>
      <w:r w:rsidR="00150EB1" w:rsidRPr="009622DC">
        <w:t xml:space="preserve">.  </w:t>
      </w:r>
      <w:r w:rsidR="00B01048" w:rsidRPr="009622DC">
        <w:t>By</w:t>
      </w:r>
      <w:r w:rsidR="00480ECA" w:rsidRPr="009622DC">
        <w:t xml:space="preserve"> including TD or Software in this </w:t>
      </w:r>
      <w:r w:rsidR="00BE0102" w:rsidRPr="009622DC">
        <w:t>A</w:t>
      </w:r>
      <w:r w:rsidR="00480ECA" w:rsidRPr="009622DC">
        <w:t>nnex</w:t>
      </w:r>
      <w:r w:rsidR="00B01048" w:rsidRPr="009622DC">
        <w:t>,</w:t>
      </w:r>
      <w:r w:rsidR="00480ECA" w:rsidRPr="009622DC">
        <w:t xml:space="preserve"> the Commonwealth's Use of this material</w:t>
      </w:r>
      <w:r w:rsidR="00B01048" w:rsidRPr="009622DC">
        <w:t xml:space="preserve"> will</w:t>
      </w:r>
      <w:r w:rsidR="00480ECA" w:rsidRPr="009622DC">
        <w:t xml:space="preserve"> be restricted</w:t>
      </w:r>
      <w:r w:rsidR="000458F8" w:rsidRPr="009622DC">
        <w:t xml:space="preserve"> </w:t>
      </w:r>
      <w:r w:rsidR="00BE0102" w:rsidRPr="009622DC">
        <w:t xml:space="preserve">and this </w:t>
      </w:r>
      <w:r w:rsidR="00480ECA" w:rsidRPr="009622DC">
        <w:t xml:space="preserve">may include restrictions on any </w:t>
      </w:r>
      <w:r w:rsidR="00D56259" w:rsidRPr="009622DC">
        <w:t>S</w:t>
      </w:r>
      <w:r w:rsidR="00480ECA" w:rsidRPr="009622DC">
        <w:t xml:space="preserve">ublicensing by the Commonwealth for the activities described in clause </w:t>
      </w:r>
      <w:r w:rsidR="00150EB1" w:rsidRPr="009622DC">
        <w:t>5.3</w:t>
      </w:r>
      <w:r w:rsidR="00480ECA" w:rsidRPr="009622DC">
        <w:t xml:space="preserve"> </w:t>
      </w:r>
      <w:r w:rsidR="008E509B" w:rsidRPr="009622DC">
        <w:t xml:space="preserve">of the </w:t>
      </w:r>
      <w:r w:rsidR="000458F8" w:rsidRPr="009622DC">
        <w:t>draft</w:t>
      </w:r>
      <w:r w:rsidR="00C92087" w:rsidRPr="009622DC">
        <w:t xml:space="preserve"> </w:t>
      </w:r>
      <w:r w:rsidR="008E509B" w:rsidRPr="009622DC">
        <w:t>C</w:t>
      </w:r>
      <w:r w:rsidR="00D42B15" w:rsidRPr="009622DC">
        <w:t>O</w:t>
      </w:r>
      <w:r w:rsidR="008E509B" w:rsidRPr="009622DC">
        <w:t>Cs</w:t>
      </w:r>
      <w:r w:rsidR="00480ECA" w:rsidRPr="009622DC">
        <w:t xml:space="preserve">. </w:t>
      </w:r>
      <w:r w:rsidR="00982FE3" w:rsidRPr="009622DC">
        <w:t xml:space="preserve"> </w:t>
      </w:r>
      <w:r w:rsidR="00480ECA" w:rsidRPr="009622DC">
        <w:t xml:space="preserve">Drafters should </w:t>
      </w:r>
      <w:r w:rsidR="00500323" w:rsidRPr="009622DC">
        <w:t xml:space="preserve">carefully consider the </w:t>
      </w:r>
      <w:r w:rsidR="0077057D">
        <w:t xml:space="preserve">Capability System’s </w:t>
      </w:r>
      <w:r w:rsidR="00500323" w:rsidRPr="009622DC">
        <w:t>Life</w:t>
      </w:r>
      <w:r w:rsidR="000A1626">
        <w:t>-</w:t>
      </w:r>
      <w:r w:rsidR="00500323" w:rsidRPr="009622DC">
        <w:t>of</w:t>
      </w:r>
      <w:r w:rsidR="000A1626">
        <w:t>-</w:t>
      </w:r>
      <w:r w:rsidR="00500323" w:rsidRPr="009622DC">
        <w:t>Type</w:t>
      </w:r>
      <w:r w:rsidR="00B01048" w:rsidRPr="009622DC">
        <w:t xml:space="preserve"> requirements before agreeing to </w:t>
      </w:r>
      <w:r w:rsidR="00BE0102" w:rsidRPr="009622DC">
        <w:t xml:space="preserve">any restrictions proposed by a </w:t>
      </w:r>
      <w:r w:rsidR="00B01048" w:rsidRPr="009622DC">
        <w:t>tenderer</w:t>
      </w:r>
      <w:r w:rsidR="00480ECA" w:rsidRPr="009622DC">
        <w:t>.</w:t>
      </w:r>
    </w:p>
    <w:p w14:paraId="78FF7C31" w14:textId="1DEF4622" w:rsidR="008A7633" w:rsidRDefault="000D6217">
      <w:pPr>
        <w:pStyle w:val="NoteToTenderers-ASDEFCON"/>
      </w:pPr>
      <w:r w:rsidRPr="00446860">
        <w:t xml:space="preserve">Note to </w:t>
      </w:r>
      <w:r w:rsidR="00273389">
        <w:t>t</w:t>
      </w:r>
      <w:r w:rsidRPr="00446860">
        <w:t>enderers:</w:t>
      </w:r>
      <w:r w:rsidR="000458F8">
        <w:t xml:space="preserve"> </w:t>
      </w:r>
      <w:r w:rsidR="005B705E">
        <w:t xml:space="preserve"> </w:t>
      </w:r>
      <w:r w:rsidR="00D30754" w:rsidRPr="00141708">
        <w:t xml:space="preserve">Highly Sensitive TD </w:t>
      </w:r>
      <w:r w:rsidR="00D30754">
        <w:t>and</w:t>
      </w:r>
      <w:r w:rsidR="00D30754" w:rsidRPr="00141708">
        <w:t xml:space="preserve"> Highly Sensitive Software listed in Annex A should only include that TD or Software, where the disclosure of which would have a major adverse effect on the business of the Contractor </w:t>
      </w:r>
      <w:r w:rsidR="00D30754">
        <w:t>(</w:t>
      </w:r>
      <w:r w:rsidR="00D30754" w:rsidRPr="00141708">
        <w:t>or Approved Subcontractor</w:t>
      </w:r>
      <w:r w:rsidR="00D30754">
        <w:t>)</w:t>
      </w:r>
      <w:r w:rsidR="00D30754" w:rsidRPr="00141708">
        <w:t xml:space="preserve"> and its commercial advantage.</w:t>
      </w:r>
    </w:p>
    <w:p w14:paraId="021AA21A" w14:textId="426F43CF" w:rsidR="000D6217" w:rsidRDefault="001C56C8">
      <w:pPr>
        <w:pStyle w:val="NoteToTenderers-ASDEFCON"/>
      </w:pPr>
      <w:r>
        <w:t>Highly</w:t>
      </w:r>
      <w:r w:rsidR="00BE0102">
        <w:t xml:space="preserve"> Sensitive </w:t>
      </w:r>
      <w:r w:rsidR="00D30754" w:rsidRPr="00141708">
        <w:t xml:space="preserve">TD </w:t>
      </w:r>
      <w:r w:rsidR="00D30754">
        <w:t>and</w:t>
      </w:r>
      <w:r w:rsidR="00D30754" w:rsidRPr="00141708">
        <w:t xml:space="preserve"> Software must be clearly identified at its lowest configuration item</w:t>
      </w:r>
      <w:r w:rsidR="00C92087">
        <w:t xml:space="preserve"> (to which the restriction is able to be </w:t>
      </w:r>
      <w:r w:rsidR="00C92087" w:rsidRPr="00C92087">
        <w:t>distinguished</w:t>
      </w:r>
      <w:r w:rsidR="00C92087">
        <w:t>)</w:t>
      </w:r>
      <w:r w:rsidR="00D30754" w:rsidRPr="00141708">
        <w:t xml:space="preserve"> and linked to the </w:t>
      </w:r>
      <w:r w:rsidR="00093623">
        <w:t>SS</w:t>
      </w:r>
      <w:r w:rsidR="00D30754" w:rsidRPr="00141708">
        <w:t xml:space="preserve">TDL or </w:t>
      </w:r>
      <w:r w:rsidR="00982FE3">
        <w:t>Software List</w:t>
      </w:r>
      <w:r w:rsidR="00D30754" w:rsidRPr="00141708">
        <w:t xml:space="preserve">, as appropriate. </w:t>
      </w:r>
      <w:r w:rsidR="00982FE3">
        <w:t xml:space="preserve"> </w:t>
      </w:r>
      <w:r w:rsidR="00D30754" w:rsidRPr="00141708">
        <w:t xml:space="preserve">Highly Sensitive TD </w:t>
      </w:r>
      <w:r w:rsidR="00D30754">
        <w:t>and</w:t>
      </w:r>
      <w:r w:rsidR="00D30754" w:rsidRPr="00141708">
        <w:t xml:space="preserve"> Highly Sensitive Software </w:t>
      </w:r>
      <w:r w:rsidR="00BE0102">
        <w:t xml:space="preserve">will </w:t>
      </w:r>
      <w:r w:rsidR="00982FE3">
        <w:t xml:space="preserve">generally </w:t>
      </w:r>
      <w:r w:rsidR="00D30754" w:rsidRPr="00141708">
        <w:t xml:space="preserve">already exist </w:t>
      </w:r>
      <w:r w:rsidR="00BE0102">
        <w:t>as at</w:t>
      </w:r>
      <w:r w:rsidR="00D30754" w:rsidRPr="00141708">
        <w:t xml:space="preserve"> the Effective Date and </w:t>
      </w:r>
      <w:r w:rsidR="00BE0102">
        <w:t xml:space="preserve">will </w:t>
      </w:r>
      <w:r w:rsidR="00D30754" w:rsidRPr="00141708">
        <w:t xml:space="preserve">not include TD or Software created under the Contract </w:t>
      </w:r>
      <w:r w:rsidR="00BE0102">
        <w:t>or a Subcontract</w:t>
      </w:r>
      <w:r w:rsidR="00D30754" w:rsidRPr="00141708">
        <w:t>.</w:t>
      </w:r>
      <w:r w:rsidR="004A66D0">
        <w:t xml:space="preserve">  </w:t>
      </w:r>
      <w:r w:rsidR="005B705E">
        <w:t xml:space="preserve">This </w:t>
      </w:r>
      <w:r w:rsidR="00C92087">
        <w:t>a</w:t>
      </w:r>
      <w:r w:rsidR="005B705E">
        <w:t xml:space="preserve">nnex </w:t>
      </w:r>
      <w:r w:rsidR="00D30754">
        <w:t>is to</w:t>
      </w:r>
      <w:r w:rsidR="00480ECA">
        <w:t>:</w:t>
      </w:r>
    </w:p>
    <w:p w14:paraId="52C97146" w14:textId="682DE118" w:rsidR="000D6217" w:rsidRDefault="000D6217">
      <w:pPr>
        <w:pStyle w:val="NoteToTenderersList-ASDEFCON"/>
      </w:pPr>
      <w:r>
        <w:t xml:space="preserve">list </w:t>
      </w:r>
      <w:r w:rsidR="00150EB1">
        <w:t>and</w:t>
      </w:r>
      <w:r>
        <w:t xml:space="preserve"> describe all items of </w:t>
      </w:r>
      <w:r w:rsidR="00474BB6">
        <w:t xml:space="preserve">Highly Sensitive </w:t>
      </w:r>
      <w:r>
        <w:t xml:space="preserve">TD </w:t>
      </w:r>
      <w:r w:rsidR="00474BB6">
        <w:t>and Highly Sensitive</w:t>
      </w:r>
      <w:r w:rsidR="00150EB1">
        <w:t xml:space="preserve"> Software </w:t>
      </w:r>
      <w:r>
        <w:t>(</w:t>
      </w:r>
      <w:r w:rsidR="00150EB1">
        <w:t>c</w:t>
      </w:r>
      <w:r>
        <w:t>olumn</w:t>
      </w:r>
      <w:r w:rsidR="00150EB1">
        <w:t>s</w:t>
      </w:r>
      <w:r>
        <w:t xml:space="preserve"> </w:t>
      </w:r>
      <w:r w:rsidR="00036858">
        <w:t>d</w:t>
      </w:r>
      <w:r w:rsidR="0019486A">
        <w:t xml:space="preserve"> and </w:t>
      </w:r>
      <w:r w:rsidR="00036858">
        <w:t>e</w:t>
      </w:r>
      <w:r w:rsidR="00150EB1">
        <w:t>)</w:t>
      </w:r>
      <w:r w:rsidR="00143CAD">
        <w:t>;</w:t>
      </w:r>
    </w:p>
    <w:p w14:paraId="150B5C42" w14:textId="77777777" w:rsidR="000D6217" w:rsidRDefault="000D6217">
      <w:pPr>
        <w:pStyle w:val="NoteToTenderersList-ASDEFCON"/>
      </w:pPr>
      <w:r>
        <w:t xml:space="preserve">identify any restrictions on the Commonwealth’s rights to Use and Sublicense </w:t>
      </w:r>
      <w:r w:rsidR="00150EB1">
        <w:t>the listed TD or Software</w:t>
      </w:r>
      <w:r w:rsidR="00C92087">
        <w:t>,</w:t>
      </w:r>
      <w:r>
        <w:t xml:space="preserve"> as contemplated by clause </w:t>
      </w:r>
      <w:r w:rsidR="008E509B">
        <w:t>5.2</w:t>
      </w:r>
      <w:r>
        <w:t xml:space="preserve"> of the </w:t>
      </w:r>
      <w:r w:rsidR="00C92087">
        <w:t xml:space="preserve">draft </w:t>
      </w:r>
      <w:r>
        <w:t>C</w:t>
      </w:r>
      <w:r w:rsidR="00D42B15">
        <w:t>O</w:t>
      </w:r>
      <w:r>
        <w:t>C (</w:t>
      </w:r>
      <w:r w:rsidR="00150EB1">
        <w:t>c</w:t>
      </w:r>
      <w:r>
        <w:t xml:space="preserve">olumn </w:t>
      </w:r>
      <w:r w:rsidR="00036858">
        <w:t>f</w:t>
      </w:r>
      <w:r>
        <w:t xml:space="preserve">); </w:t>
      </w:r>
      <w:r w:rsidR="00D56259">
        <w:t>and</w:t>
      </w:r>
    </w:p>
    <w:p w14:paraId="6FDF0194" w14:textId="77777777" w:rsidR="00E50A2E" w:rsidRDefault="000D6217">
      <w:pPr>
        <w:pStyle w:val="NoteToTenderersList-ASDEFCON"/>
      </w:pPr>
      <w:proofErr w:type="gramStart"/>
      <w:r>
        <w:t>specify</w:t>
      </w:r>
      <w:proofErr w:type="gramEnd"/>
      <w:r>
        <w:t xml:space="preserve"> the reasons in support of categorising </w:t>
      </w:r>
      <w:r w:rsidR="00480ECA">
        <w:t xml:space="preserve">the </w:t>
      </w:r>
      <w:r w:rsidR="008E509B">
        <w:t>TD or Software</w:t>
      </w:r>
      <w:r w:rsidR="00480ECA">
        <w:t xml:space="preserve"> </w:t>
      </w:r>
      <w:r>
        <w:t xml:space="preserve">as </w:t>
      </w:r>
      <w:r w:rsidR="00474BB6">
        <w:t xml:space="preserve">Highly Sensitive </w:t>
      </w:r>
      <w:r>
        <w:t xml:space="preserve">TD </w:t>
      </w:r>
      <w:r w:rsidR="00480ECA">
        <w:t xml:space="preserve">or </w:t>
      </w:r>
      <w:r w:rsidR="00474BB6">
        <w:t>Highly Sensitive</w:t>
      </w:r>
      <w:r w:rsidR="00480ECA">
        <w:t xml:space="preserve"> Software </w:t>
      </w:r>
      <w:r>
        <w:t>and the restrictions being proposed (</w:t>
      </w:r>
      <w:r w:rsidR="00150EB1">
        <w:t>c</w:t>
      </w:r>
      <w:r>
        <w:t>olumn</w:t>
      </w:r>
      <w:r w:rsidR="0019486A">
        <w:t xml:space="preserve"> </w:t>
      </w:r>
      <w:r w:rsidR="00036858">
        <w:t>g</w:t>
      </w:r>
      <w:r>
        <w:t>)</w:t>
      </w:r>
      <w:r w:rsidR="00581E32">
        <w:t>.</w:t>
      </w:r>
    </w:p>
    <w:p w14:paraId="594C6E0B" w14:textId="77777777" w:rsidR="00150EB1" w:rsidRDefault="00150EB1" w:rsidP="00F264B5">
      <w:pPr>
        <w:pStyle w:val="NoteToTenderers-ASDEFCON"/>
      </w:pPr>
      <w:r>
        <w:t xml:space="preserve">Restrictions on the Commonwealth's right to </w:t>
      </w:r>
      <w:r w:rsidR="00491B47">
        <w:t xml:space="preserve">grant a </w:t>
      </w:r>
      <w:proofErr w:type="spellStart"/>
      <w:r>
        <w:t>Sublicence</w:t>
      </w:r>
      <w:proofErr w:type="spellEnd"/>
      <w:r>
        <w:t xml:space="preserve"> </w:t>
      </w:r>
      <w:r w:rsidR="00491B47">
        <w:t xml:space="preserve">in respect of </w:t>
      </w:r>
      <w:r>
        <w:t xml:space="preserve">TD or Software should not be included in this </w:t>
      </w:r>
      <w:r w:rsidR="00E7160D">
        <w:t>a</w:t>
      </w:r>
      <w:r w:rsidR="001C56C8">
        <w:t>nnex</w:t>
      </w:r>
      <w:r>
        <w:t xml:space="preserve"> if the restriction only limits the grant of a </w:t>
      </w:r>
      <w:proofErr w:type="spellStart"/>
      <w:r>
        <w:t>Sublicence</w:t>
      </w:r>
      <w:proofErr w:type="spellEnd"/>
      <w:r>
        <w:t xml:space="preserve"> for "other Defence Purposes".  These restrictions should be included in Annex B only.</w:t>
      </w:r>
    </w:p>
    <w:tbl>
      <w:tblPr>
        <w:tblW w:w="141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1418"/>
        <w:gridCol w:w="1417"/>
        <w:gridCol w:w="1446"/>
        <w:gridCol w:w="1814"/>
        <w:gridCol w:w="2977"/>
        <w:gridCol w:w="3776"/>
      </w:tblGrid>
      <w:tr w:rsidR="0086641D" w:rsidRPr="002E60BC" w14:paraId="34A4903C" w14:textId="77777777" w:rsidTr="009224D3">
        <w:trPr>
          <w:trHeight w:val="467"/>
        </w:trPr>
        <w:tc>
          <w:tcPr>
            <w:tcW w:w="1276" w:type="dxa"/>
            <w:tcBorders>
              <w:top w:val="single" w:sz="4" w:space="0" w:color="FFFFFF"/>
              <w:left w:val="single" w:sz="4" w:space="0" w:color="FFFFFF"/>
              <w:bottom w:val="single" w:sz="4" w:space="0" w:color="FFFFFF"/>
              <w:right w:val="single" w:sz="4" w:space="0" w:color="FFFFFF"/>
            </w:tcBorders>
            <w:shd w:val="clear" w:color="auto" w:fill="000000"/>
          </w:tcPr>
          <w:p w14:paraId="64268FC2" w14:textId="77777777" w:rsidR="00036858" w:rsidRPr="00F264B5" w:rsidRDefault="00036858" w:rsidP="00F264B5">
            <w:pPr>
              <w:pStyle w:val="Table10ptHeading-ASDEFCON"/>
              <w:rPr>
                <w:color w:val="FFFFFF" w:themeColor="background1"/>
              </w:rPr>
            </w:pPr>
            <w:r w:rsidRPr="00F264B5">
              <w:rPr>
                <w:color w:val="FFFFFF" w:themeColor="background1"/>
              </w:rPr>
              <w:t>Unique Line Item Description</w:t>
            </w:r>
          </w:p>
        </w:tc>
        <w:tc>
          <w:tcPr>
            <w:tcW w:w="1418" w:type="dxa"/>
            <w:tcBorders>
              <w:top w:val="single" w:sz="4" w:space="0" w:color="FFFFFF"/>
              <w:left w:val="single" w:sz="4" w:space="0" w:color="FFFFFF"/>
              <w:bottom w:val="single" w:sz="4" w:space="0" w:color="FFFFFF"/>
              <w:right w:val="single" w:sz="4" w:space="0" w:color="FFFFFF"/>
            </w:tcBorders>
            <w:shd w:val="clear" w:color="auto" w:fill="000000"/>
          </w:tcPr>
          <w:p w14:paraId="3665F7AB" w14:textId="373FAEC6" w:rsidR="00036858" w:rsidRPr="00F264B5" w:rsidRDefault="00036858" w:rsidP="00F264B5">
            <w:pPr>
              <w:pStyle w:val="Table10ptHeading-ASDEFCON"/>
              <w:rPr>
                <w:color w:val="FFFFFF" w:themeColor="background1"/>
              </w:rPr>
            </w:pPr>
            <w:r w:rsidRPr="00F264B5">
              <w:rPr>
                <w:color w:val="FFFFFF" w:themeColor="background1"/>
              </w:rPr>
              <w:t xml:space="preserve">Item Reference within </w:t>
            </w:r>
            <w:r w:rsidR="00093623">
              <w:rPr>
                <w:color w:val="FFFFFF" w:themeColor="background1"/>
              </w:rPr>
              <w:t>SS</w:t>
            </w:r>
            <w:r w:rsidRPr="00F264B5">
              <w:rPr>
                <w:color w:val="FFFFFF" w:themeColor="background1"/>
              </w:rPr>
              <w:t>TDL/</w:t>
            </w:r>
            <w:r w:rsidR="00AA022B">
              <w:rPr>
                <w:color w:val="FFFFFF" w:themeColor="background1"/>
              </w:rPr>
              <w:t xml:space="preserve"> </w:t>
            </w:r>
            <w:r w:rsidRPr="00F264B5">
              <w:rPr>
                <w:color w:val="FFFFFF" w:themeColor="background1"/>
              </w:rPr>
              <w:t>Software List</w:t>
            </w:r>
          </w:p>
        </w:tc>
        <w:tc>
          <w:tcPr>
            <w:tcW w:w="1417" w:type="dxa"/>
            <w:tcBorders>
              <w:top w:val="single" w:sz="4" w:space="0" w:color="FFFFFF"/>
              <w:left w:val="single" w:sz="4" w:space="0" w:color="FFFFFF"/>
              <w:bottom w:val="single" w:sz="4" w:space="0" w:color="FFFFFF"/>
              <w:right w:val="single" w:sz="4" w:space="0" w:color="FFFFFF"/>
            </w:tcBorders>
            <w:shd w:val="clear" w:color="auto" w:fill="000000"/>
          </w:tcPr>
          <w:p w14:paraId="00DB2E12" w14:textId="77777777" w:rsidR="00036858" w:rsidRPr="00F264B5" w:rsidRDefault="00036858" w:rsidP="00F264B5">
            <w:pPr>
              <w:pStyle w:val="Table10ptHeading-ASDEFCON"/>
              <w:rPr>
                <w:color w:val="FFFFFF" w:themeColor="background1"/>
              </w:rPr>
            </w:pPr>
            <w:r w:rsidRPr="00F264B5">
              <w:rPr>
                <w:color w:val="FFFFFF" w:themeColor="background1"/>
              </w:rPr>
              <w:t>Owner or Licensor</w:t>
            </w:r>
          </w:p>
        </w:tc>
        <w:tc>
          <w:tcPr>
            <w:tcW w:w="1446" w:type="dxa"/>
            <w:tcBorders>
              <w:top w:val="single" w:sz="4" w:space="0" w:color="FFFFFF"/>
              <w:left w:val="single" w:sz="4" w:space="0" w:color="FFFFFF"/>
              <w:bottom w:val="single" w:sz="4" w:space="0" w:color="FFFFFF"/>
              <w:right w:val="single" w:sz="4" w:space="0" w:color="FFFFFF"/>
            </w:tcBorders>
            <w:shd w:val="clear" w:color="auto" w:fill="000000"/>
          </w:tcPr>
          <w:p w14:paraId="73831EEF" w14:textId="77777777" w:rsidR="00036858" w:rsidRPr="00F264B5" w:rsidRDefault="00036858" w:rsidP="00F264B5">
            <w:pPr>
              <w:pStyle w:val="Table10ptHeading-ASDEFCON"/>
              <w:rPr>
                <w:color w:val="FFFFFF" w:themeColor="background1"/>
              </w:rPr>
            </w:pPr>
            <w:r w:rsidRPr="00F264B5">
              <w:rPr>
                <w:color w:val="FFFFFF" w:themeColor="background1"/>
              </w:rPr>
              <w:t>System/</w:t>
            </w:r>
            <w:r w:rsidRPr="00F264B5">
              <w:rPr>
                <w:color w:val="FFFFFF" w:themeColor="background1"/>
              </w:rPr>
              <w:br/>
              <w:t>Subsystem/ Component/CI Name</w:t>
            </w:r>
          </w:p>
        </w:tc>
        <w:tc>
          <w:tcPr>
            <w:tcW w:w="1814" w:type="dxa"/>
            <w:tcBorders>
              <w:top w:val="single" w:sz="4" w:space="0" w:color="FFFFFF"/>
              <w:left w:val="single" w:sz="4" w:space="0" w:color="FFFFFF"/>
              <w:bottom w:val="single" w:sz="4" w:space="0" w:color="FFFFFF"/>
              <w:right w:val="single" w:sz="4" w:space="0" w:color="FFFFFF"/>
            </w:tcBorders>
            <w:shd w:val="clear" w:color="auto" w:fill="000000"/>
          </w:tcPr>
          <w:p w14:paraId="1B2AAD5E" w14:textId="7F623F72" w:rsidR="00036858" w:rsidRPr="009224D3" w:rsidRDefault="00036858" w:rsidP="00F264B5">
            <w:pPr>
              <w:pStyle w:val="Table10ptHeading-ASDEFCON"/>
              <w:rPr>
                <w:color w:val="FFFFFF" w:themeColor="background1"/>
                <w:sz w:val="18"/>
                <w:szCs w:val="18"/>
              </w:rPr>
            </w:pPr>
            <w:r w:rsidRPr="009224D3">
              <w:rPr>
                <w:color w:val="FFFFFF" w:themeColor="background1"/>
              </w:rPr>
              <w:t>Description of TD or Software</w:t>
            </w:r>
          </w:p>
        </w:tc>
        <w:tc>
          <w:tcPr>
            <w:tcW w:w="2977" w:type="dxa"/>
            <w:tcBorders>
              <w:top w:val="single" w:sz="4" w:space="0" w:color="FFFFFF"/>
              <w:left w:val="single" w:sz="4" w:space="0" w:color="FFFFFF"/>
              <w:bottom w:val="single" w:sz="4" w:space="0" w:color="FFFFFF"/>
              <w:right w:val="single" w:sz="4" w:space="0" w:color="FFFFFF"/>
            </w:tcBorders>
            <w:shd w:val="clear" w:color="auto" w:fill="000000"/>
          </w:tcPr>
          <w:p w14:paraId="4F49AB8A" w14:textId="77777777" w:rsidR="00036858" w:rsidRPr="00F264B5" w:rsidRDefault="00036858" w:rsidP="00F264B5">
            <w:pPr>
              <w:pStyle w:val="Table10ptHeading-ASDEFCON"/>
              <w:rPr>
                <w:color w:val="FFFFFF" w:themeColor="background1"/>
              </w:rPr>
            </w:pPr>
            <w:r w:rsidRPr="00F264B5">
              <w:rPr>
                <w:color w:val="FFFFFF" w:themeColor="background1"/>
              </w:rPr>
              <w:t xml:space="preserve">Restrictions on Commonwealth's rights to Use or </w:t>
            </w:r>
            <w:proofErr w:type="spellStart"/>
            <w:r w:rsidRPr="00F264B5">
              <w:rPr>
                <w:color w:val="FFFFFF" w:themeColor="background1"/>
              </w:rPr>
              <w:t>Sublicence</w:t>
            </w:r>
            <w:proofErr w:type="spellEnd"/>
            <w:r w:rsidRPr="00F264B5">
              <w:rPr>
                <w:color w:val="FFFFFF" w:themeColor="background1"/>
              </w:rPr>
              <w:t xml:space="preserve"> the TD or Software</w:t>
            </w:r>
          </w:p>
          <w:p w14:paraId="2BD0957D" w14:textId="7728E1FC" w:rsidR="00036858" w:rsidRPr="00F264B5" w:rsidRDefault="00F838FC" w:rsidP="00F264B5">
            <w:pPr>
              <w:pStyle w:val="Table10ptHeading-ASDEFCON"/>
              <w:rPr>
                <w:color w:val="FFFFFF" w:themeColor="background1"/>
                <w:sz w:val="18"/>
                <w:szCs w:val="18"/>
              </w:rPr>
            </w:pPr>
            <w:r w:rsidRPr="00F264B5">
              <w:rPr>
                <w:b w:val="0"/>
                <w:color w:val="FFFFFF" w:themeColor="background1"/>
              </w:rPr>
              <w:t>(COC, clause 5.2)</w:t>
            </w:r>
          </w:p>
        </w:tc>
        <w:tc>
          <w:tcPr>
            <w:tcW w:w="3776" w:type="dxa"/>
            <w:tcBorders>
              <w:top w:val="single" w:sz="4" w:space="0" w:color="FFFFFF"/>
              <w:left w:val="single" w:sz="4" w:space="0" w:color="FFFFFF"/>
              <w:bottom w:val="single" w:sz="4" w:space="0" w:color="FFFFFF"/>
              <w:right w:val="single" w:sz="4" w:space="0" w:color="FFFFFF"/>
            </w:tcBorders>
            <w:shd w:val="clear" w:color="auto" w:fill="000000"/>
          </w:tcPr>
          <w:p w14:paraId="7C03B0DA" w14:textId="77777777" w:rsidR="00036858" w:rsidRPr="00F264B5" w:rsidRDefault="00036858" w:rsidP="00F264B5">
            <w:pPr>
              <w:pStyle w:val="Table10ptHeading-ASDEFCON"/>
              <w:rPr>
                <w:color w:val="FFFFFF" w:themeColor="background1"/>
              </w:rPr>
            </w:pPr>
            <w:r w:rsidRPr="00F264B5">
              <w:rPr>
                <w:color w:val="FFFFFF" w:themeColor="background1"/>
              </w:rPr>
              <w:t>Justification for Restriction(s)</w:t>
            </w:r>
          </w:p>
        </w:tc>
      </w:tr>
      <w:tr w:rsidR="0086641D" w:rsidRPr="002E60BC" w14:paraId="3BD5E0DC" w14:textId="77777777" w:rsidTr="009224D3">
        <w:trPr>
          <w:trHeight w:val="236"/>
        </w:trPr>
        <w:tc>
          <w:tcPr>
            <w:tcW w:w="1276" w:type="dxa"/>
            <w:shd w:val="clear" w:color="auto" w:fill="CCCCCC"/>
          </w:tcPr>
          <w:p w14:paraId="283E1D26" w14:textId="77777777" w:rsidR="004E5798" w:rsidRPr="00A76CAE" w:rsidRDefault="004E5798" w:rsidP="00F264B5">
            <w:pPr>
              <w:pStyle w:val="Table8ptHeading-ASDEFCON"/>
            </w:pPr>
            <w:r w:rsidRPr="00A76CAE">
              <w:t>(a)</w:t>
            </w:r>
          </w:p>
        </w:tc>
        <w:tc>
          <w:tcPr>
            <w:tcW w:w="1418" w:type="dxa"/>
            <w:shd w:val="clear" w:color="auto" w:fill="CCCCCC"/>
          </w:tcPr>
          <w:p w14:paraId="71F0FBFD" w14:textId="77777777" w:rsidR="004E5798" w:rsidRPr="00E605B6" w:rsidRDefault="004E5798" w:rsidP="00F264B5">
            <w:pPr>
              <w:pStyle w:val="Table8ptHeading-ASDEFCON"/>
            </w:pPr>
            <w:r w:rsidRPr="00E605B6">
              <w:t>(b)</w:t>
            </w:r>
          </w:p>
        </w:tc>
        <w:tc>
          <w:tcPr>
            <w:tcW w:w="1417" w:type="dxa"/>
            <w:shd w:val="clear" w:color="auto" w:fill="CCCCCC"/>
          </w:tcPr>
          <w:p w14:paraId="45001A29" w14:textId="77777777" w:rsidR="004E5798" w:rsidRPr="00FE3F1D" w:rsidRDefault="00F838FC" w:rsidP="00F264B5">
            <w:pPr>
              <w:pStyle w:val="Table8ptHeading-ASDEFCON"/>
            </w:pPr>
            <w:r w:rsidRPr="00FE3F1D">
              <w:t>(c)</w:t>
            </w:r>
          </w:p>
        </w:tc>
        <w:tc>
          <w:tcPr>
            <w:tcW w:w="1446" w:type="dxa"/>
            <w:shd w:val="clear" w:color="auto" w:fill="CCCCCC"/>
          </w:tcPr>
          <w:p w14:paraId="2FF87D79" w14:textId="77777777" w:rsidR="004E5798" w:rsidRPr="00093623" w:rsidRDefault="004E5798" w:rsidP="00F264B5">
            <w:pPr>
              <w:pStyle w:val="Table8ptHeading-ASDEFCON"/>
            </w:pPr>
            <w:r w:rsidRPr="00093623">
              <w:t>(d)</w:t>
            </w:r>
          </w:p>
        </w:tc>
        <w:tc>
          <w:tcPr>
            <w:tcW w:w="1814" w:type="dxa"/>
            <w:shd w:val="clear" w:color="auto" w:fill="CCCCCC"/>
          </w:tcPr>
          <w:p w14:paraId="6AF257FB" w14:textId="77777777" w:rsidR="004E5798" w:rsidRPr="00F7577D" w:rsidRDefault="00D56259" w:rsidP="00F264B5">
            <w:pPr>
              <w:pStyle w:val="Table8ptHeading-ASDEFCON"/>
            </w:pPr>
            <w:r w:rsidRPr="00F7577D">
              <w:t>(e)</w:t>
            </w:r>
          </w:p>
        </w:tc>
        <w:tc>
          <w:tcPr>
            <w:tcW w:w="2977" w:type="dxa"/>
            <w:shd w:val="clear" w:color="auto" w:fill="CCCCCC"/>
          </w:tcPr>
          <w:p w14:paraId="6E262DE5" w14:textId="77777777" w:rsidR="004E5798" w:rsidRPr="00F7577D" w:rsidRDefault="004E5798" w:rsidP="00F264B5">
            <w:pPr>
              <w:pStyle w:val="Table8ptHeading-ASDEFCON"/>
            </w:pPr>
            <w:r w:rsidRPr="00F7577D">
              <w:t>(f)</w:t>
            </w:r>
          </w:p>
        </w:tc>
        <w:tc>
          <w:tcPr>
            <w:tcW w:w="3776" w:type="dxa"/>
            <w:shd w:val="clear" w:color="auto" w:fill="CCCCCC"/>
          </w:tcPr>
          <w:p w14:paraId="49BB91D1" w14:textId="77777777" w:rsidR="004E5798" w:rsidRPr="00AA022B" w:rsidRDefault="004E5798" w:rsidP="00F264B5">
            <w:pPr>
              <w:pStyle w:val="Table8ptHeading-ASDEFCON"/>
            </w:pPr>
            <w:r w:rsidRPr="00AA022B">
              <w:t>(g)</w:t>
            </w:r>
          </w:p>
        </w:tc>
      </w:tr>
      <w:tr w:rsidR="0086641D" w:rsidRPr="002E60BC" w14:paraId="2FB785FC" w14:textId="77777777" w:rsidTr="009224D3">
        <w:trPr>
          <w:trHeight w:val="597"/>
        </w:trPr>
        <w:tc>
          <w:tcPr>
            <w:tcW w:w="1276" w:type="dxa"/>
          </w:tcPr>
          <w:p w14:paraId="17201AE9" w14:textId="77777777" w:rsidR="004E5798" w:rsidRPr="002E60BC" w:rsidRDefault="004E5798" w:rsidP="00834373">
            <w:pPr>
              <w:pStyle w:val="Table8ptText-ASDEFCON"/>
            </w:pPr>
            <w:r w:rsidRPr="002E60BC">
              <w:t>G-A-1</w:t>
            </w:r>
          </w:p>
        </w:tc>
        <w:tc>
          <w:tcPr>
            <w:tcW w:w="1418" w:type="dxa"/>
          </w:tcPr>
          <w:p w14:paraId="45B51EF5" w14:textId="77777777" w:rsidR="004E5798" w:rsidRPr="002E60BC" w:rsidRDefault="0086641D" w:rsidP="00834373">
            <w:pPr>
              <w:pStyle w:val="Table8ptText-ASDEFCON"/>
              <w:rPr>
                <w:b/>
              </w:rPr>
            </w:pPr>
            <w:r>
              <w:t>ABC #1295</w:t>
            </w:r>
          </w:p>
        </w:tc>
        <w:tc>
          <w:tcPr>
            <w:tcW w:w="1417" w:type="dxa"/>
          </w:tcPr>
          <w:p w14:paraId="50716D54" w14:textId="77777777" w:rsidR="004E5798" w:rsidRPr="002E60BC" w:rsidRDefault="004E5798" w:rsidP="00834373">
            <w:pPr>
              <w:pStyle w:val="Table8ptText-ASDEFCON"/>
            </w:pPr>
            <w:r w:rsidRPr="002E60BC">
              <w:t>Contractor</w:t>
            </w:r>
          </w:p>
        </w:tc>
        <w:tc>
          <w:tcPr>
            <w:tcW w:w="1446" w:type="dxa"/>
          </w:tcPr>
          <w:p w14:paraId="2A7BFE91" w14:textId="77777777" w:rsidR="004E5798" w:rsidRPr="002E60BC" w:rsidRDefault="004E5798" w:rsidP="00834373">
            <w:pPr>
              <w:pStyle w:val="Table8ptText-ASDEFCON"/>
            </w:pPr>
            <w:r>
              <w:t>Helicopter Landing System</w:t>
            </w:r>
          </w:p>
        </w:tc>
        <w:tc>
          <w:tcPr>
            <w:tcW w:w="1814" w:type="dxa"/>
          </w:tcPr>
          <w:p w14:paraId="71E1CC5A" w14:textId="77777777" w:rsidR="004E5798" w:rsidRPr="002E60BC" w:rsidRDefault="004E5798" w:rsidP="00834373">
            <w:pPr>
              <w:pStyle w:val="Table8ptText-ASDEFCON"/>
              <w:rPr>
                <w:b/>
              </w:rPr>
            </w:pPr>
            <w:r w:rsidRPr="002E60BC">
              <w:t>Aircraft structural loads and certification data</w:t>
            </w:r>
          </w:p>
        </w:tc>
        <w:tc>
          <w:tcPr>
            <w:tcW w:w="2977" w:type="dxa"/>
          </w:tcPr>
          <w:p w14:paraId="6153B61F" w14:textId="21605BE5" w:rsidR="008A7633" w:rsidRDefault="004E5798" w:rsidP="00834373">
            <w:pPr>
              <w:pStyle w:val="Table8ptText-ASDEFCON"/>
            </w:pPr>
            <w:r>
              <w:t xml:space="preserve">The Commonwealth's rights to Use the TD is limited </w:t>
            </w:r>
            <w:r w:rsidR="0086641D">
              <w:t>to</w:t>
            </w:r>
            <w:r>
              <w:t xml:space="preserve"> verification and airworthiness purposes.</w:t>
            </w:r>
          </w:p>
          <w:p w14:paraId="30FC6541" w14:textId="77777777" w:rsidR="004E5798" w:rsidRPr="002E60BC" w:rsidRDefault="004E5798" w:rsidP="00834373">
            <w:pPr>
              <w:pStyle w:val="Table8ptText-ASDEFCON"/>
            </w:pPr>
            <w:r>
              <w:t xml:space="preserve">The Commonwealth is not entitled to grant a </w:t>
            </w:r>
            <w:proofErr w:type="spellStart"/>
            <w:r>
              <w:t>Sublicence</w:t>
            </w:r>
            <w:proofErr w:type="spellEnd"/>
            <w:r>
              <w:t xml:space="preserve"> in respect of the TD other than to a Verification Agent.</w:t>
            </w:r>
          </w:p>
        </w:tc>
        <w:tc>
          <w:tcPr>
            <w:tcW w:w="3776" w:type="dxa"/>
          </w:tcPr>
          <w:p w14:paraId="5DC549CD" w14:textId="77777777" w:rsidR="004E5798" w:rsidRPr="000362BA" w:rsidRDefault="004E5798" w:rsidP="00834373">
            <w:pPr>
              <w:pStyle w:val="Table8ptText-ASDEFCON"/>
              <w:rPr>
                <w:b/>
                <w:caps/>
              </w:rPr>
            </w:pPr>
            <w:r w:rsidRPr="002E60BC">
              <w:t xml:space="preserve">This data </w:t>
            </w:r>
            <w:r>
              <w:t xml:space="preserve">is highly sensitive data that underpins the Contractor's business. </w:t>
            </w:r>
            <w:r w:rsidR="00543DC8">
              <w:t xml:space="preserve"> </w:t>
            </w:r>
            <w:r>
              <w:t xml:space="preserve">The disclosure of this data to a competitor of the Contractor would cause </w:t>
            </w:r>
            <w:r w:rsidRPr="000362BA">
              <w:t xml:space="preserve">very significant </w:t>
            </w:r>
            <w:r>
              <w:t xml:space="preserve">damage to </w:t>
            </w:r>
            <w:r w:rsidRPr="000362BA">
              <w:t xml:space="preserve">the Contractor's </w:t>
            </w:r>
            <w:r>
              <w:t>business.</w:t>
            </w:r>
          </w:p>
          <w:p w14:paraId="74AD197B" w14:textId="1C31FDB7" w:rsidR="004E5798" w:rsidRPr="000362BA" w:rsidRDefault="004E5798" w:rsidP="00834373">
            <w:pPr>
              <w:pStyle w:val="Table8ptText-ASDEFCON"/>
              <w:rPr>
                <w:b/>
                <w:caps/>
              </w:rPr>
            </w:pPr>
            <w:r>
              <w:t xml:space="preserve">This data is only required for verification and airworthiness purposes and is not required to enable the Commonwealth (or its Contractors) to </w:t>
            </w:r>
            <w:r>
              <w:lastRenderedPageBreak/>
              <w:t>use</w:t>
            </w:r>
            <w:r w:rsidR="0086641D">
              <w:t xml:space="preserve"> or</w:t>
            </w:r>
            <w:r>
              <w:t xml:space="preserve"> support or maintain the Capability </w:t>
            </w:r>
            <w:r w:rsidRPr="002E60BC">
              <w:t>as envisaged under the Contract</w:t>
            </w:r>
            <w:r w:rsidR="00A22AFB">
              <w:t>.</w:t>
            </w:r>
          </w:p>
        </w:tc>
      </w:tr>
      <w:tr w:rsidR="0086641D" w:rsidRPr="002E60BC" w14:paraId="00D1CA0E" w14:textId="77777777" w:rsidTr="009224D3">
        <w:trPr>
          <w:trHeight w:val="597"/>
        </w:trPr>
        <w:tc>
          <w:tcPr>
            <w:tcW w:w="1276" w:type="dxa"/>
          </w:tcPr>
          <w:p w14:paraId="2E9BE998" w14:textId="77777777" w:rsidR="004E5798" w:rsidRPr="002E60BC" w:rsidRDefault="004E5798" w:rsidP="00834373">
            <w:pPr>
              <w:pStyle w:val="Table8ptText-ASDEFCON"/>
            </w:pPr>
            <w:r w:rsidRPr="002E60BC">
              <w:lastRenderedPageBreak/>
              <w:t>G-A-</w:t>
            </w:r>
            <w:r>
              <w:t>2</w:t>
            </w:r>
          </w:p>
        </w:tc>
        <w:tc>
          <w:tcPr>
            <w:tcW w:w="1418" w:type="dxa"/>
          </w:tcPr>
          <w:p w14:paraId="2E5D25EA" w14:textId="77777777" w:rsidR="004E5798" w:rsidRPr="002E60BC" w:rsidRDefault="0086641D" w:rsidP="00F264B5">
            <w:pPr>
              <w:pStyle w:val="Table8ptText-ASDEFCON"/>
              <w:rPr>
                <w:b/>
              </w:rPr>
            </w:pPr>
            <w:r>
              <w:t>ABC #1276</w:t>
            </w:r>
          </w:p>
        </w:tc>
        <w:tc>
          <w:tcPr>
            <w:tcW w:w="1417" w:type="dxa"/>
          </w:tcPr>
          <w:p w14:paraId="4684569A" w14:textId="77777777" w:rsidR="004E5798" w:rsidRPr="002E60BC" w:rsidRDefault="004E5798" w:rsidP="00834373">
            <w:pPr>
              <w:pStyle w:val="Table8ptText-ASDEFCON"/>
            </w:pPr>
            <w:r w:rsidRPr="002E60BC">
              <w:t>EW Pty Ltd</w:t>
            </w:r>
            <w:r w:rsidR="0086641D">
              <w:t xml:space="preserve"> (Approved Subcontractor)</w:t>
            </w:r>
          </w:p>
        </w:tc>
        <w:tc>
          <w:tcPr>
            <w:tcW w:w="1446" w:type="dxa"/>
          </w:tcPr>
          <w:p w14:paraId="5DFB2E8E" w14:textId="77777777" w:rsidR="004E5798" w:rsidRPr="002E60BC" w:rsidRDefault="004E5798" w:rsidP="00834373">
            <w:pPr>
              <w:pStyle w:val="Table8ptText-ASDEFCON"/>
            </w:pPr>
            <w:r w:rsidRPr="002E60BC">
              <w:t>Combat Management  System</w:t>
            </w:r>
          </w:p>
        </w:tc>
        <w:tc>
          <w:tcPr>
            <w:tcW w:w="1814" w:type="dxa"/>
          </w:tcPr>
          <w:p w14:paraId="0835EAE9" w14:textId="77777777" w:rsidR="004E5798" w:rsidRPr="002E60BC" w:rsidRDefault="004E5798" w:rsidP="00834373">
            <w:pPr>
              <w:pStyle w:val="Table8ptText-ASDEFCON"/>
            </w:pPr>
            <w:r w:rsidRPr="002E60BC">
              <w:t xml:space="preserve">Electronic Warfare </w:t>
            </w:r>
            <w:r>
              <w:t xml:space="preserve">Software </w:t>
            </w:r>
            <w:r w:rsidRPr="002E60BC">
              <w:t xml:space="preserve">Source Code </w:t>
            </w:r>
          </w:p>
        </w:tc>
        <w:tc>
          <w:tcPr>
            <w:tcW w:w="2977" w:type="dxa"/>
          </w:tcPr>
          <w:p w14:paraId="1781A0A6" w14:textId="77777777" w:rsidR="004E5798" w:rsidRDefault="004E5798" w:rsidP="00834373">
            <w:pPr>
              <w:pStyle w:val="Table8ptText-ASDEFCON"/>
            </w:pPr>
            <w:r>
              <w:t xml:space="preserve">The Commonwealth must not grant a </w:t>
            </w:r>
            <w:proofErr w:type="spellStart"/>
            <w:r>
              <w:t>Sublicence</w:t>
            </w:r>
            <w:proofErr w:type="spellEnd"/>
            <w:r>
              <w:t xml:space="preserve"> of the TD to any of the following companies (or their Related Bodies Corporate):</w:t>
            </w:r>
          </w:p>
          <w:p w14:paraId="62FCB607" w14:textId="77777777" w:rsidR="004E5798" w:rsidRDefault="004E5798" w:rsidP="00F264B5">
            <w:pPr>
              <w:pStyle w:val="Table8ptText-ASDEFCON"/>
            </w:pPr>
            <w:r>
              <w:t>a.</w:t>
            </w:r>
            <w:r>
              <w:tab/>
              <w:t>XYZ Pty Ltd;</w:t>
            </w:r>
          </w:p>
          <w:p w14:paraId="13E00D74" w14:textId="77777777" w:rsidR="004E5798" w:rsidRPr="002E60BC" w:rsidRDefault="004E5798" w:rsidP="00F264B5">
            <w:pPr>
              <w:pStyle w:val="Table8ptText-ASDEFCON"/>
            </w:pPr>
            <w:proofErr w:type="gramStart"/>
            <w:r>
              <w:t>b</w:t>
            </w:r>
            <w:proofErr w:type="gramEnd"/>
            <w:r>
              <w:t>.</w:t>
            </w:r>
            <w:r w:rsidRPr="00F264B5">
              <w:tab/>
            </w:r>
            <w:r>
              <w:t>...</w:t>
            </w:r>
          </w:p>
        </w:tc>
        <w:tc>
          <w:tcPr>
            <w:tcW w:w="3776" w:type="dxa"/>
          </w:tcPr>
          <w:p w14:paraId="1570C5A1" w14:textId="77777777" w:rsidR="004E5798" w:rsidRDefault="004E5798" w:rsidP="00834373">
            <w:pPr>
              <w:pStyle w:val="Table8ptText-ASDEFCON"/>
            </w:pPr>
            <w:r>
              <w:t xml:space="preserve">Disclosure of the Source Code to the listed companies (or their Related Bodies Corporate) would cause </w:t>
            </w:r>
            <w:r w:rsidRPr="000362BA">
              <w:t xml:space="preserve">very significant </w:t>
            </w:r>
            <w:r>
              <w:t xml:space="preserve">damage to </w:t>
            </w:r>
            <w:r w:rsidRPr="000362BA">
              <w:t xml:space="preserve">the </w:t>
            </w:r>
            <w:r>
              <w:t>business of EW Pty Ltd.</w:t>
            </w:r>
          </w:p>
          <w:p w14:paraId="225A6497" w14:textId="08B2334A" w:rsidR="004E5798" w:rsidRPr="000362BA" w:rsidRDefault="004E5798" w:rsidP="00834373">
            <w:pPr>
              <w:pStyle w:val="Table8ptText-ASDEFCON"/>
            </w:pPr>
            <w:r>
              <w:t>The Source Code is n</w:t>
            </w:r>
            <w:r w:rsidRPr="002E60BC">
              <w:t xml:space="preserve">ot required </w:t>
            </w:r>
            <w:r>
              <w:t>to be provided to the Commonwealth (or its Contractors) to use</w:t>
            </w:r>
            <w:r w:rsidR="0086641D">
              <w:t xml:space="preserve"> or</w:t>
            </w:r>
            <w:r>
              <w:t xml:space="preserve"> support the Capability </w:t>
            </w:r>
            <w:r w:rsidRPr="002E60BC">
              <w:t>as envisaged under the Contract.</w:t>
            </w:r>
          </w:p>
        </w:tc>
      </w:tr>
    </w:tbl>
    <w:p w14:paraId="76B5253E" w14:textId="77777777" w:rsidR="003E5125" w:rsidRDefault="003E5125" w:rsidP="00B3749D">
      <w:pPr>
        <w:sectPr w:rsidR="003E5125" w:rsidSect="003E5125">
          <w:headerReference w:type="default" r:id="rId12"/>
          <w:footerReference w:type="default" r:id="rId13"/>
          <w:pgSz w:w="16840" w:h="11907" w:orient="landscape" w:code="9"/>
          <w:pgMar w:top="1247" w:right="1418" w:bottom="964" w:left="1418" w:header="567" w:footer="567" w:gutter="0"/>
          <w:paperSrc w:first="7" w:other="7"/>
          <w:pgNumType w:start="1"/>
          <w:cols w:space="720"/>
          <w:docGrid w:linePitch="272"/>
        </w:sectPr>
      </w:pPr>
    </w:p>
    <w:p w14:paraId="7BCCBF40" w14:textId="24A7479D" w:rsidR="00083F18" w:rsidRDefault="008822BB">
      <w:pPr>
        <w:pStyle w:val="ASDEFCONTitle"/>
      </w:pPr>
      <w:r>
        <w:lastRenderedPageBreak/>
        <w:t xml:space="preserve">DELIVERY AND LICENCE </w:t>
      </w:r>
      <w:r w:rsidRPr="00446860">
        <w:t xml:space="preserve">RESTRICTIONS </w:t>
      </w:r>
      <w:r w:rsidR="00B373F4">
        <w:t xml:space="preserve">on use of td and software </w:t>
      </w:r>
      <w:r w:rsidRPr="00446860">
        <w:t>(CORE)</w:t>
      </w:r>
    </w:p>
    <w:p w14:paraId="78D1E1DF" w14:textId="5F62942A" w:rsidR="00083F18" w:rsidRDefault="00083F18">
      <w:pPr>
        <w:pStyle w:val="NoteToDrafters-ASDEFCON"/>
      </w:pPr>
      <w:r>
        <w:t xml:space="preserve">Note to </w:t>
      </w:r>
      <w:r w:rsidR="00273389">
        <w:t>d</w:t>
      </w:r>
      <w:r>
        <w:t>rafters:  D</w:t>
      </w:r>
      <w:r w:rsidRPr="000C19C0">
        <w:t xml:space="preserve">rafters </w:t>
      </w:r>
      <w:r>
        <w:t xml:space="preserve">should </w:t>
      </w:r>
      <w:r w:rsidRPr="000C19C0">
        <w:t xml:space="preserve">carefully consider the TD and Software requirements for the relevant Materiel System from a </w:t>
      </w:r>
      <w:r w:rsidR="0077057D">
        <w:t>L</w:t>
      </w:r>
      <w:r w:rsidRPr="000C19C0">
        <w:t>ife</w:t>
      </w:r>
      <w:r w:rsidR="0077057D">
        <w:t>-</w:t>
      </w:r>
      <w:r>
        <w:t>of</w:t>
      </w:r>
      <w:r w:rsidR="0077057D">
        <w:t>-T</w:t>
      </w:r>
      <w:r>
        <w:t>ype</w:t>
      </w:r>
      <w:r w:rsidRPr="000C19C0">
        <w:t xml:space="preserve"> perspective (particularly the implication of those restrictions on the sustainment of the system)</w:t>
      </w:r>
      <w:r>
        <w:t xml:space="preserve"> before agreeing to any restrictions in this Annex B that will limit:</w:t>
      </w:r>
    </w:p>
    <w:p w14:paraId="26D3304F" w14:textId="63DB01E5" w:rsidR="00083F18" w:rsidRDefault="00083F18">
      <w:pPr>
        <w:pStyle w:val="NoteToDrafters-ASDEFCON"/>
      </w:pPr>
      <w:proofErr w:type="gramStart"/>
      <w:r>
        <w:t>a</w:t>
      </w:r>
      <w:proofErr w:type="gramEnd"/>
      <w:r>
        <w:t>.</w:t>
      </w:r>
      <w:r>
        <w:tab/>
        <w:t>the Licence the Commonwealth receives under clause 5.3.3b(ix)</w:t>
      </w:r>
      <w:r w:rsidRPr="0093373E">
        <w:t xml:space="preserve"> </w:t>
      </w:r>
      <w:r>
        <w:t>of the draft COC; or</w:t>
      </w:r>
    </w:p>
    <w:p w14:paraId="0EF109C3" w14:textId="77777777" w:rsidR="00083F18" w:rsidRDefault="00083F18">
      <w:pPr>
        <w:pStyle w:val="NoteToDrafters-ASDEFCON"/>
      </w:pPr>
      <w:proofErr w:type="gramStart"/>
      <w:r>
        <w:t>b</w:t>
      </w:r>
      <w:proofErr w:type="gramEnd"/>
      <w:r>
        <w:t>.</w:t>
      </w:r>
      <w:r>
        <w:tab/>
        <w:t>delivery requirements under clause 5.13 of the draft COC.</w:t>
      </w:r>
    </w:p>
    <w:p w14:paraId="5010471E" w14:textId="77777777" w:rsidR="00083F18" w:rsidRDefault="00083F18">
      <w:pPr>
        <w:pStyle w:val="NoteToDrafters-ASDEFCON"/>
      </w:pPr>
      <w:r>
        <w:t xml:space="preserve">Drafters must after considering </w:t>
      </w:r>
      <w:r w:rsidRPr="000C19C0">
        <w:t xml:space="preserve">its requirements </w:t>
      </w:r>
      <w:r>
        <w:t xml:space="preserve">after </w:t>
      </w:r>
      <w:r w:rsidRPr="000C19C0">
        <w:t>conduct</w:t>
      </w:r>
      <w:r>
        <w:t>ing</w:t>
      </w:r>
      <w:r w:rsidRPr="000C19C0">
        <w:t xml:space="preserve"> a TDRA, </w:t>
      </w:r>
      <w:r>
        <w:t xml:space="preserve">identify and list any restrictions </w:t>
      </w:r>
      <w:r w:rsidRPr="000C19C0">
        <w:t xml:space="preserve">that the Commonwealth considers </w:t>
      </w:r>
      <w:r>
        <w:t xml:space="preserve">would not be </w:t>
      </w:r>
      <w:r w:rsidRPr="000C19C0">
        <w:t xml:space="preserve">acceptable </w:t>
      </w:r>
      <w:r>
        <w:t>for inclusion in</w:t>
      </w:r>
      <w:r w:rsidRPr="000C19C0">
        <w:t xml:space="preserve"> th</w:t>
      </w:r>
      <w:r>
        <w:t>is</w:t>
      </w:r>
      <w:r w:rsidRPr="000C19C0">
        <w:t xml:space="preserve"> </w:t>
      </w:r>
      <w:r>
        <w:t>annex</w:t>
      </w:r>
      <w:r w:rsidRPr="000C19C0">
        <w:t>.</w:t>
      </w:r>
    </w:p>
    <w:p w14:paraId="1B853C77" w14:textId="3887E8A5" w:rsidR="00083F18" w:rsidRPr="008822BB" w:rsidRDefault="00083F18">
      <w:pPr>
        <w:pStyle w:val="NoteToTenderers-ASDEFCON"/>
      </w:pPr>
      <w:r w:rsidRPr="00446860">
        <w:t xml:space="preserve">Note to </w:t>
      </w:r>
      <w:r w:rsidR="00273389">
        <w:t>t</w:t>
      </w:r>
      <w:r w:rsidRPr="00446860">
        <w:t xml:space="preserve">enderers: </w:t>
      </w:r>
      <w:r>
        <w:t xml:space="preserve"> In addition to the information provided in this Annex B, t</w:t>
      </w:r>
      <w:r w:rsidRPr="00446860">
        <w:t xml:space="preserve">enderers should note any guidance provided in TDR C-5 </w:t>
      </w:r>
      <w:r>
        <w:t xml:space="preserve">and this annex </w:t>
      </w:r>
      <w:r w:rsidRPr="00446860">
        <w:t xml:space="preserve">in relation to </w:t>
      </w:r>
      <w:r>
        <w:t xml:space="preserve">specific </w:t>
      </w:r>
      <w:r w:rsidRPr="00446860">
        <w:t xml:space="preserve">restrictions that are considered to be unacceptable to the Commonwealth. </w:t>
      </w:r>
      <w:r>
        <w:t xml:space="preserve"> </w:t>
      </w:r>
      <w:r w:rsidRPr="00446860">
        <w:t>In responding</w:t>
      </w:r>
      <w:r>
        <w:t>,</w:t>
      </w:r>
      <w:r w:rsidRPr="00446860">
        <w:t xml:space="preserve"> </w:t>
      </w:r>
      <w:r>
        <w:t>t</w:t>
      </w:r>
      <w:r w:rsidRPr="00446860">
        <w:t xml:space="preserve">enderers </w:t>
      </w:r>
      <w:r>
        <w:t>are to</w:t>
      </w:r>
      <w:r w:rsidRPr="00446860">
        <w:t xml:space="preserve"> identify any </w:t>
      </w:r>
      <w:r>
        <w:t xml:space="preserve">proposed </w:t>
      </w:r>
      <w:r w:rsidRPr="00446860">
        <w:t>restrictions</w:t>
      </w:r>
      <w:r>
        <w:t xml:space="preserve"> on</w:t>
      </w:r>
      <w:r w:rsidRPr="00446860">
        <w:t>:</w:t>
      </w:r>
    </w:p>
    <w:p w14:paraId="616D70A7" w14:textId="77777777" w:rsidR="00083F18" w:rsidRDefault="00083F18" w:rsidP="00F264B5">
      <w:pPr>
        <w:pStyle w:val="NoteToTenderersList-ASDEFCON"/>
        <w:numPr>
          <w:ilvl w:val="0"/>
          <w:numId w:val="65"/>
        </w:numPr>
      </w:pPr>
      <w:r w:rsidRPr="00806AE5">
        <w:t>the Commonwealth's sublicensing rights in respect of TD and Software under clause 5.</w:t>
      </w:r>
      <w:r>
        <w:t xml:space="preserve">3.3b(ix) </w:t>
      </w:r>
      <w:r w:rsidRPr="00806AE5">
        <w:t xml:space="preserve">of the </w:t>
      </w:r>
      <w:r>
        <w:t>draft COC</w:t>
      </w:r>
      <w:r w:rsidRPr="00806AE5">
        <w:t xml:space="preserve"> (</w:t>
      </w:r>
      <w:r>
        <w:t>c</w:t>
      </w:r>
      <w:r w:rsidRPr="00806AE5">
        <w:t>olumn</w:t>
      </w:r>
      <w:r>
        <w:t>s</w:t>
      </w:r>
      <w:r w:rsidRPr="00806AE5">
        <w:t xml:space="preserve"> </w:t>
      </w:r>
      <w:r>
        <w:t>(f) and (g)); and</w:t>
      </w:r>
    </w:p>
    <w:p w14:paraId="3E87A530" w14:textId="77777777" w:rsidR="00083F18" w:rsidRDefault="00083F18" w:rsidP="00F264B5">
      <w:pPr>
        <w:pStyle w:val="NoteToTenderersList-ASDEFCON"/>
        <w:keepNext w:val="0"/>
      </w:pPr>
      <w:proofErr w:type="gramStart"/>
      <w:r w:rsidRPr="00806AE5">
        <w:t>the</w:t>
      </w:r>
      <w:proofErr w:type="gramEnd"/>
      <w:r w:rsidRPr="00806AE5">
        <w:t xml:space="preserve"> Commonwealth's rights to require delivery of TD for the purposes of clause 5.</w:t>
      </w:r>
      <w:r>
        <w:t>13</w:t>
      </w:r>
      <w:r w:rsidRPr="00806AE5">
        <w:t xml:space="preserve"> of the </w:t>
      </w:r>
      <w:r>
        <w:t>draft COC</w:t>
      </w:r>
      <w:r w:rsidRPr="00806AE5">
        <w:t xml:space="preserve"> (</w:t>
      </w:r>
      <w:r>
        <w:t>c</w:t>
      </w:r>
      <w:r w:rsidRPr="00806AE5">
        <w:t>olumn</w:t>
      </w:r>
      <w:r>
        <w:t>s</w:t>
      </w:r>
      <w:r w:rsidRPr="00806AE5">
        <w:t xml:space="preserve"> </w:t>
      </w:r>
      <w:r>
        <w:t>(e) and (g)</w:t>
      </w:r>
      <w:r w:rsidRPr="00806AE5">
        <w:t xml:space="preserve">).  Restrictions will only be </w:t>
      </w:r>
      <w:r>
        <w:t>included</w:t>
      </w:r>
      <w:r w:rsidRPr="00806AE5">
        <w:t xml:space="preserve"> in </w:t>
      </w:r>
      <w:r>
        <w:t>c</w:t>
      </w:r>
      <w:r w:rsidRPr="00806AE5">
        <w:t xml:space="preserve">olumn </w:t>
      </w:r>
      <w:r>
        <w:t>(e)</w:t>
      </w:r>
      <w:r w:rsidRPr="00806AE5">
        <w:t xml:space="preserve"> where </w:t>
      </w:r>
      <w:r>
        <w:t xml:space="preserve">tenderers </w:t>
      </w:r>
      <w:r w:rsidRPr="00806AE5">
        <w:t>ha</w:t>
      </w:r>
      <w:r>
        <w:t>ve</w:t>
      </w:r>
      <w:r w:rsidRPr="00806AE5">
        <w:t xml:space="preserve"> justified the basis for </w:t>
      </w:r>
      <w:r>
        <w:t xml:space="preserve">the restricted delivery requirements for the relevant </w:t>
      </w:r>
      <w:r w:rsidRPr="00806AE5">
        <w:t xml:space="preserve">TD </w:t>
      </w:r>
      <w:r>
        <w:t xml:space="preserve">or Software.  These restrictions will only be agreed if </w:t>
      </w:r>
      <w:r w:rsidRPr="00806AE5">
        <w:t xml:space="preserve">the Commonwealth </w:t>
      </w:r>
      <w:r>
        <w:t xml:space="preserve">considers </w:t>
      </w:r>
      <w:r w:rsidRPr="00806AE5">
        <w:t xml:space="preserve">that </w:t>
      </w:r>
      <w:r>
        <w:t>delivery</w:t>
      </w:r>
      <w:r w:rsidRPr="00806AE5">
        <w:t xml:space="preserve"> of th</w:t>
      </w:r>
      <w:r>
        <w:t>e</w:t>
      </w:r>
      <w:r w:rsidRPr="00806AE5">
        <w:t xml:space="preserve"> item</w:t>
      </w:r>
      <w:r>
        <w:t xml:space="preserve"> to the Commonwealth is not required</w:t>
      </w:r>
      <w:r w:rsidRPr="00806AE5">
        <w:t>.</w:t>
      </w:r>
    </w:p>
    <w:p w14:paraId="74D8F934" w14:textId="77777777" w:rsidR="00083F18" w:rsidRDefault="00083F18" w:rsidP="00F264B5">
      <w:pPr>
        <w:pStyle w:val="NoteToTenderers-ASDEFCON"/>
        <w:keepNext w:val="0"/>
      </w:pPr>
      <w:r>
        <w:t>If TD or Software currently exists that will be incorporated into Commonwealth TD or Commonwealth Software, tenderers are to list the TD or Software in this annex and include a reference to the relevant Unique Line Item Description of the Commonwealth TD or Commonwealth Software from Annex D and insert in column (d).</w:t>
      </w:r>
    </w:p>
    <w:p w14:paraId="42DD26C4" w14:textId="4DC8F8A0" w:rsidR="00083F18" w:rsidRPr="00F667E0" w:rsidRDefault="00083F18" w:rsidP="00F264B5">
      <w:pPr>
        <w:pStyle w:val="NoteToTenderers-ASDEFCON"/>
        <w:keepNext w:val="0"/>
      </w:pPr>
      <w:r>
        <w:t xml:space="preserve">For any item of TD or Software that is subject to restrictions on delivery to the Commonwealth, the recipient of the TD or Software is the person identified in the Approved </w:t>
      </w:r>
      <w:r w:rsidR="00093623">
        <w:t>SS</w:t>
      </w:r>
      <w:r>
        <w:t>TDL or Approved Software List, as applicable</w:t>
      </w:r>
      <w:r w:rsidR="00AA022B">
        <w:t>.</w:t>
      </w:r>
    </w:p>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993"/>
        <w:gridCol w:w="1701"/>
        <w:gridCol w:w="2835"/>
        <w:gridCol w:w="1842"/>
        <w:gridCol w:w="2694"/>
        <w:gridCol w:w="3402"/>
      </w:tblGrid>
      <w:tr w:rsidR="009622DC" w:rsidRPr="002E60BC" w14:paraId="2BB3C204" w14:textId="77777777" w:rsidTr="000D11B7">
        <w:trPr>
          <w:cantSplit/>
          <w:trHeight w:val="462"/>
        </w:trPr>
        <w:tc>
          <w:tcPr>
            <w:tcW w:w="1276" w:type="dxa"/>
            <w:tcBorders>
              <w:top w:val="single" w:sz="4" w:space="0" w:color="FFFFFF"/>
              <w:left w:val="single" w:sz="4" w:space="0" w:color="FFFFFF"/>
              <w:bottom w:val="single" w:sz="4" w:space="0" w:color="FFFFFF"/>
              <w:right w:val="single" w:sz="4" w:space="0" w:color="FFFFFF"/>
            </w:tcBorders>
            <w:shd w:val="clear" w:color="auto" w:fill="000000"/>
          </w:tcPr>
          <w:p w14:paraId="6C91BA75"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lastRenderedPageBreak/>
              <w:t>Unique Line Item Description</w:t>
            </w:r>
          </w:p>
        </w:tc>
        <w:tc>
          <w:tcPr>
            <w:tcW w:w="993" w:type="dxa"/>
            <w:tcBorders>
              <w:top w:val="single" w:sz="4" w:space="0" w:color="FFFFFF"/>
              <w:left w:val="single" w:sz="4" w:space="0" w:color="FFFFFF"/>
              <w:bottom w:val="single" w:sz="4" w:space="0" w:color="FFFFFF"/>
              <w:right w:val="single" w:sz="4" w:space="0" w:color="FFFFFF"/>
            </w:tcBorders>
            <w:shd w:val="clear" w:color="auto" w:fill="000000"/>
          </w:tcPr>
          <w:p w14:paraId="2DAB0CEC"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Owner or Licensor</w:t>
            </w:r>
          </w:p>
        </w:tc>
        <w:tc>
          <w:tcPr>
            <w:tcW w:w="1701" w:type="dxa"/>
            <w:tcBorders>
              <w:top w:val="single" w:sz="4" w:space="0" w:color="FFFFFF"/>
              <w:left w:val="single" w:sz="4" w:space="0" w:color="FFFFFF"/>
              <w:bottom w:val="single" w:sz="4" w:space="0" w:color="FFFFFF"/>
              <w:right w:val="single" w:sz="4" w:space="0" w:color="FFFFFF"/>
            </w:tcBorders>
            <w:shd w:val="clear" w:color="auto" w:fill="000000"/>
          </w:tcPr>
          <w:p w14:paraId="161B7B4D"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System/</w:t>
            </w:r>
            <w:r w:rsidRPr="00F264B5">
              <w:rPr>
                <w:bCs/>
                <w:color w:val="FFFFFF" w:themeColor="background1"/>
                <w:sz w:val="18"/>
              </w:rPr>
              <w:br/>
              <w:t>Subsystem/ Component/CI Name</w:t>
            </w:r>
          </w:p>
        </w:tc>
        <w:tc>
          <w:tcPr>
            <w:tcW w:w="2835" w:type="dxa"/>
            <w:tcBorders>
              <w:top w:val="single" w:sz="4" w:space="0" w:color="FFFFFF"/>
              <w:left w:val="single" w:sz="4" w:space="0" w:color="FFFFFF"/>
              <w:bottom w:val="single" w:sz="4" w:space="0" w:color="FFFFFF"/>
              <w:right w:val="single" w:sz="4" w:space="0" w:color="FFFFFF"/>
            </w:tcBorders>
            <w:shd w:val="clear" w:color="auto" w:fill="000000"/>
          </w:tcPr>
          <w:p w14:paraId="3755E9FA"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Description of TD or Software</w:t>
            </w:r>
          </w:p>
          <w:p w14:paraId="75FDEDB7" w14:textId="77777777" w:rsidR="00A7191F" w:rsidRPr="00F264B5" w:rsidRDefault="00E50A2E" w:rsidP="00F264B5">
            <w:pPr>
              <w:pStyle w:val="Table10ptHeading-ASDEFCON"/>
              <w:rPr>
                <w:bCs/>
                <w:color w:val="FFFFFF" w:themeColor="background1"/>
                <w:sz w:val="18"/>
                <w:szCs w:val="18"/>
              </w:rPr>
            </w:pPr>
            <w:r w:rsidRPr="00F264B5">
              <w:rPr>
                <w:bCs/>
                <w:color w:val="FFFFFF" w:themeColor="background1"/>
                <w:sz w:val="18"/>
              </w:rPr>
              <w:t>(</w:t>
            </w:r>
            <w:r w:rsidR="00B807DA" w:rsidRPr="00F264B5">
              <w:rPr>
                <w:bCs/>
                <w:color w:val="FFFFFF" w:themeColor="background1"/>
                <w:sz w:val="18"/>
              </w:rPr>
              <w:t xml:space="preserve">and </w:t>
            </w:r>
            <w:r w:rsidRPr="00F264B5">
              <w:rPr>
                <w:bCs/>
                <w:color w:val="FFFFFF" w:themeColor="background1"/>
                <w:sz w:val="18"/>
              </w:rPr>
              <w:t xml:space="preserve">refer </w:t>
            </w:r>
            <w:r w:rsidR="00B807DA" w:rsidRPr="00F264B5">
              <w:rPr>
                <w:bCs/>
                <w:color w:val="FFFFFF" w:themeColor="background1"/>
                <w:sz w:val="18"/>
              </w:rPr>
              <w:t xml:space="preserve">to </w:t>
            </w:r>
            <w:r w:rsidRPr="00F264B5">
              <w:rPr>
                <w:bCs/>
                <w:color w:val="FFFFFF" w:themeColor="background1"/>
                <w:sz w:val="18"/>
              </w:rPr>
              <w:t>Unique Line Item Description from Annex D</w:t>
            </w:r>
            <w:r w:rsidR="00B807DA" w:rsidRPr="00F264B5">
              <w:rPr>
                <w:bCs/>
                <w:color w:val="FFFFFF" w:themeColor="background1"/>
                <w:sz w:val="18"/>
              </w:rPr>
              <w:t>,</w:t>
            </w:r>
            <w:r w:rsidRPr="00F264B5">
              <w:rPr>
                <w:bCs/>
                <w:color w:val="FFFFFF" w:themeColor="background1"/>
                <w:sz w:val="18"/>
              </w:rPr>
              <w:t xml:space="preserve"> if appropriate)</w:t>
            </w:r>
          </w:p>
        </w:tc>
        <w:tc>
          <w:tcPr>
            <w:tcW w:w="1842" w:type="dxa"/>
            <w:tcBorders>
              <w:top w:val="single" w:sz="4" w:space="0" w:color="FFFFFF"/>
              <w:left w:val="single" w:sz="4" w:space="0" w:color="FFFFFF"/>
              <w:bottom w:val="single" w:sz="4" w:space="0" w:color="FFFFFF"/>
              <w:right w:val="single" w:sz="4" w:space="0" w:color="FFFFFF"/>
            </w:tcBorders>
            <w:shd w:val="clear" w:color="auto" w:fill="000000"/>
          </w:tcPr>
          <w:p w14:paraId="299573C7" w14:textId="77777777" w:rsidR="00A7191F" w:rsidRPr="00F264B5" w:rsidRDefault="00B807DA" w:rsidP="00F264B5">
            <w:pPr>
              <w:pStyle w:val="Table10ptHeading-ASDEFCON"/>
              <w:rPr>
                <w:bCs/>
                <w:color w:val="FFFFFF" w:themeColor="background1"/>
                <w:sz w:val="18"/>
              </w:rPr>
            </w:pPr>
            <w:r w:rsidRPr="00F264B5">
              <w:rPr>
                <w:bCs/>
                <w:color w:val="FFFFFF" w:themeColor="background1"/>
                <w:sz w:val="18"/>
              </w:rPr>
              <w:t xml:space="preserve">Restrictions on Commonwealth's </w:t>
            </w:r>
            <w:r w:rsidR="00901AB1" w:rsidRPr="00F264B5">
              <w:rPr>
                <w:bCs/>
                <w:color w:val="FFFFFF" w:themeColor="background1"/>
                <w:sz w:val="18"/>
              </w:rPr>
              <w:t>r</w:t>
            </w:r>
            <w:r w:rsidRPr="00F264B5">
              <w:rPr>
                <w:bCs/>
                <w:color w:val="FFFFFF" w:themeColor="background1"/>
                <w:sz w:val="18"/>
              </w:rPr>
              <w:t xml:space="preserve">ights to the </w:t>
            </w:r>
            <w:r w:rsidR="00901AB1" w:rsidRPr="00F264B5">
              <w:rPr>
                <w:bCs/>
                <w:color w:val="FFFFFF" w:themeColor="background1"/>
                <w:sz w:val="18"/>
              </w:rPr>
              <w:t>d</w:t>
            </w:r>
            <w:r w:rsidRPr="00F264B5">
              <w:rPr>
                <w:bCs/>
                <w:color w:val="FFFFFF" w:themeColor="background1"/>
                <w:sz w:val="18"/>
              </w:rPr>
              <w:t>elivery of the TD or Software</w:t>
            </w:r>
          </w:p>
          <w:p w14:paraId="65875B27"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(Yes / No)</w:t>
            </w:r>
          </w:p>
          <w:p w14:paraId="14C0DA69" w14:textId="77777777" w:rsidR="00B807DA" w:rsidRPr="00F264B5" w:rsidRDefault="00B807DA" w:rsidP="00F264B5">
            <w:pPr>
              <w:pStyle w:val="Table10ptHeading-ASDEFCON"/>
              <w:rPr>
                <w:bCs/>
                <w:color w:val="FFFFFF" w:themeColor="background1"/>
                <w:sz w:val="18"/>
              </w:rPr>
            </w:pPr>
            <w:r w:rsidRPr="00F264B5">
              <w:rPr>
                <w:bCs/>
                <w:color w:val="FFFFFF" w:themeColor="background1"/>
                <w:sz w:val="18"/>
              </w:rPr>
              <w:t>(COC, clause 5.13)</w:t>
            </w:r>
          </w:p>
          <w:p w14:paraId="4587AF8F" w14:textId="77777777" w:rsidR="00C96A74" w:rsidRPr="00F264B5" w:rsidRDefault="00C03F48" w:rsidP="00F264B5">
            <w:pPr>
              <w:pStyle w:val="Table10ptHeading-ASDEFCON"/>
              <w:rPr>
                <w:bCs/>
                <w:color w:val="FFFFFF" w:themeColor="background1"/>
                <w:sz w:val="18"/>
                <w:szCs w:val="18"/>
              </w:rPr>
            </w:pPr>
            <w:r w:rsidRPr="00F264B5">
              <w:rPr>
                <w:bCs/>
                <w:color w:val="FFFFFF" w:themeColor="background1"/>
                <w:sz w:val="18"/>
                <w:szCs w:val="18"/>
              </w:rPr>
              <w:t>If yes, specify identit</w:t>
            </w:r>
            <w:r w:rsidR="00C96A74" w:rsidRPr="00F264B5">
              <w:rPr>
                <w:bCs/>
                <w:color w:val="FFFFFF" w:themeColor="background1"/>
                <w:sz w:val="18"/>
                <w:szCs w:val="18"/>
              </w:rPr>
              <w:t>y of recipient(s) or nature of the restrictions</w:t>
            </w:r>
            <w:r w:rsidRPr="00F264B5">
              <w:rPr>
                <w:bCs/>
                <w:color w:val="FFFFFF" w:themeColor="background1"/>
                <w:sz w:val="18"/>
                <w:szCs w:val="18"/>
              </w:rPr>
              <w:t xml:space="preserve"> in column (</w:t>
            </w:r>
            <w:r w:rsidR="00F44325" w:rsidRPr="00F264B5">
              <w:rPr>
                <w:bCs/>
                <w:color w:val="FFFFFF" w:themeColor="background1"/>
                <w:sz w:val="18"/>
                <w:szCs w:val="18"/>
              </w:rPr>
              <w:t>g</w:t>
            </w:r>
            <w:r w:rsidRPr="00F264B5">
              <w:rPr>
                <w:bCs/>
                <w:color w:val="FFFFFF" w:themeColor="background1"/>
                <w:sz w:val="18"/>
                <w:szCs w:val="18"/>
              </w:rPr>
              <w:t>)</w:t>
            </w:r>
          </w:p>
        </w:tc>
        <w:tc>
          <w:tcPr>
            <w:tcW w:w="2694" w:type="dxa"/>
            <w:tcBorders>
              <w:top w:val="single" w:sz="4" w:space="0" w:color="FFFFFF"/>
              <w:left w:val="single" w:sz="4" w:space="0" w:color="FFFFFF"/>
              <w:bottom w:val="single" w:sz="4" w:space="0" w:color="FFFFFF"/>
              <w:right w:val="single" w:sz="4" w:space="0" w:color="FFFFFF"/>
            </w:tcBorders>
            <w:shd w:val="clear" w:color="auto" w:fill="000000"/>
          </w:tcPr>
          <w:p w14:paraId="0166CA62"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Restrictions on Commonwealth</w:t>
            </w:r>
            <w:r w:rsidR="00B807DA" w:rsidRPr="00F264B5">
              <w:rPr>
                <w:bCs/>
                <w:color w:val="FFFFFF" w:themeColor="background1"/>
                <w:sz w:val="18"/>
              </w:rPr>
              <w:t>'s</w:t>
            </w:r>
            <w:r w:rsidRPr="00F264B5">
              <w:rPr>
                <w:bCs/>
                <w:color w:val="FFFFFF" w:themeColor="background1"/>
                <w:sz w:val="18"/>
              </w:rPr>
              <w:t xml:space="preserve"> </w:t>
            </w:r>
            <w:r w:rsidR="00901AB1" w:rsidRPr="00F264B5">
              <w:rPr>
                <w:bCs/>
                <w:color w:val="FFFFFF" w:themeColor="background1"/>
                <w:sz w:val="18"/>
              </w:rPr>
              <w:t>r</w:t>
            </w:r>
            <w:r w:rsidRPr="00F264B5">
              <w:rPr>
                <w:bCs/>
                <w:color w:val="FFFFFF" w:themeColor="background1"/>
                <w:sz w:val="18"/>
              </w:rPr>
              <w:t xml:space="preserve">ights to </w:t>
            </w:r>
            <w:r w:rsidR="00B807DA" w:rsidRPr="00F264B5">
              <w:rPr>
                <w:bCs/>
                <w:color w:val="FFFFFF" w:themeColor="background1"/>
                <w:sz w:val="18"/>
              </w:rPr>
              <w:t xml:space="preserve">Use or </w:t>
            </w:r>
            <w:proofErr w:type="spellStart"/>
            <w:r w:rsidRPr="00F264B5">
              <w:rPr>
                <w:bCs/>
                <w:color w:val="FFFFFF" w:themeColor="background1"/>
                <w:sz w:val="18"/>
              </w:rPr>
              <w:t>Sublicence</w:t>
            </w:r>
            <w:proofErr w:type="spellEnd"/>
            <w:r w:rsidR="00A87E46" w:rsidRPr="00F264B5">
              <w:rPr>
                <w:bCs/>
                <w:color w:val="FFFFFF" w:themeColor="background1"/>
                <w:sz w:val="18"/>
              </w:rPr>
              <w:t xml:space="preserve"> the</w:t>
            </w:r>
            <w:r w:rsidRPr="00F264B5">
              <w:rPr>
                <w:bCs/>
                <w:color w:val="FFFFFF" w:themeColor="background1"/>
                <w:sz w:val="18"/>
              </w:rPr>
              <w:t xml:space="preserve"> TD or Software</w:t>
            </w:r>
          </w:p>
          <w:p w14:paraId="3796E16C" w14:textId="4E884555" w:rsidR="00A7191F" w:rsidRPr="00F264B5" w:rsidRDefault="00A87E46" w:rsidP="00193333">
            <w:pPr>
              <w:pStyle w:val="Table10ptHeading-ASDEFCON"/>
              <w:rPr>
                <w:bCs/>
                <w:color w:val="FFFFFF" w:themeColor="background1"/>
                <w:sz w:val="18"/>
                <w:szCs w:val="18"/>
              </w:rPr>
            </w:pPr>
            <w:r w:rsidRPr="00F264B5">
              <w:rPr>
                <w:bCs/>
                <w:color w:val="FFFFFF" w:themeColor="background1"/>
                <w:sz w:val="18"/>
              </w:rPr>
              <w:t>(COC, clause 5.3.3b(ix))</w:t>
            </w:r>
          </w:p>
        </w:tc>
        <w:tc>
          <w:tcPr>
            <w:tcW w:w="3402" w:type="dxa"/>
            <w:tcBorders>
              <w:top w:val="single" w:sz="4" w:space="0" w:color="FFFFFF"/>
              <w:left w:val="single" w:sz="4" w:space="0" w:color="FFFFFF"/>
              <w:bottom w:val="single" w:sz="4" w:space="0" w:color="FFFFFF"/>
              <w:right w:val="single" w:sz="4" w:space="0" w:color="FFFFFF"/>
            </w:tcBorders>
            <w:shd w:val="clear" w:color="auto" w:fill="000000"/>
          </w:tcPr>
          <w:p w14:paraId="3252C09B" w14:textId="77777777" w:rsidR="00A7191F" w:rsidRPr="00F264B5" w:rsidRDefault="00A7191F" w:rsidP="00F264B5">
            <w:pPr>
              <w:pStyle w:val="Table10ptHeading-ASDEFCON"/>
              <w:rPr>
                <w:bCs/>
                <w:color w:val="FFFFFF" w:themeColor="background1"/>
                <w:sz w:val="18"/>
              </w:rPr>
            </w:pPr>
            <w:r w:rsidRPr="00F264B5">
              <w:rPr>
                <w:bCs/>
                <w:color w:val="FFFFFF" w:themeColor="background1"/>
                <w:sz w:val="18"/>
              </w:rPr>
              <w:t>Justification for Restriction(s)</w:t>
            </w:r>
          </w:p>
        </w:tc>
      </w:tr>
      <w:tr w:rsidR="009622DC" w:rsidRPr="002E60BC" w14:paraId="7888053F" w14:textId="77777777" w:rsidTr="009622DC">
        <w:trPr>
          <w:cantSplit/>
          <w:trHeight w:val="233"/>
        </w:trPr>
        <w:tc>
          <w:tcPr>
            <w:tcW w:w="1276" w:type="dxa"/>
            <w:shd w:val="clear" w:color="auto" w:fill="CCCCCC"/>
          </w:tcPr>
          <w:p w14:paraId="2A26E6C6" w14:textId="77777777" w:rsidR="00A7191F" w:rsidRPr="002E60BC" w:rsidRDefault="00A7191F" w:rsidP="00F264B5">
            <w:pPr>
              <w:pStyle w:val="Table8ptHeading-ASDEFCON"/>
            </w:pPr>
            <w:r w:rsidRPr="002E60BC">
              <w:t>(a)</w:t>
            </w:r>
          </w:p>
        </w:tc>
        <w:tc>
          <w:tcPr>
            <w:tcW w:w="993" w:type="dxa"/>
            <w:shd w:val="clear" w:color="auto" w:fill="CCCCCC"/>
          </w:tcPr>
          <w:p w14:paraId="3170132C" w14:textId="77777777" w:rsidR="00A7191F" w:rsidRPr="002E60BC" w:rsidRDefault="00A7191F" w:rsidP="00F264B5">
            <w:pPr>
              <w:pStyle w:val="Table8ptHeading-ASDEFCON"/>
            </w:pPr>
            <w:r w:rsidRPr="002E60BC">
              <w:t>(b)</w:t>
            </w:r>
          </w:p>
        </w:tc>
        <w:tc>
          <w:tcPr>
            <w:tcW w:w="1701" w:type="dxa"/>
            <w:shd w:val="clear" w:color="auto" w:fill="CCCCCC"/>
          </w:tcPr>
          <w:p w14:paraId="339C3F46" w14:textId="77777777" w:rsidR="00A7191F" w:rsidRPr="002E60BC" w:rsidRDefault="00F44325" w:rsidP="00F264B5">
            <w:pPr>
              <w:pStyle w:val="Table8ptHeading-ASDEFCON"/>
            </w:pPr>
            <w:r>
              <w:t>(c)</w:t>
            </w:r>
          </w:p>
        </w:tc>
        <w:tc>
          <w:tcPr>
            <w:tcW w:w="2835" w:type="dxa"/>
            <w:shd w:val="clear" w:color="auto" w:fill="CCCCCC"/>
          </w:tcPr>
          <w:p w14:paraId="0C34346E" w14:textId="77777777" w:rsidR="00A7191F" w:rsidRPr="002E60BC" w:rsidRDefault="00A7191F" w:rsidP="00F264B5">
            <w:pPr>
              <w:pStyle w:val="Table8ptHeading-ASDEFCON"/>
            </w:pPr>
            <w:r w:rsidRPr="002E60BC">
              <w:t>(</w:t>
            </w:r>
            <w:r w:rsidR="00F44325">
              <w:t>d</w:t>
            </w:r>
            <w:r w:rsidRPr="002E60BC">
              <w:t>)</w:t>
            </w:r>
          </w:p>
        </w:tc>
        <w:tc>
          <w:tcPr>
            <w:tcW w:w="1842" w:type="dxa"/>
            <w:shd w:val="clear" w:color="auto" w:fill="CCCCCC"/>
          </w:tcPr>
          <w:p w14:paraId="49CC04D3" w14:textId="77777777" w:rsidR="00A7191F" w:rsidRPr="002E60BC" w:rsidRDefault="00A7191F" w:rsidP="00F264B5">
            <w:pPr>
              <w:pStyle w:val="Table8ptHeading-ASDEFCON"/>
            </w:pPr>
            <w:r w:rsidRPr="002E60BC">
              <w:t>(</w:t>
            </w:r>
            <w:r w:rsidR="00F44325">
              <w:t>e</w:t>
            </w:r>
            <w:r w:rsidRPr="002E60BC">
              <w:t>)</w:t>
            </w:r>
          </w:p>
        </w:tc>
        <w:tc>
          <w:tcPr>
            <w:tcW w:w="2694" w:type="dxa"/>
            <w:shd w:val="clear" w:color="auto" w:fill="CCCCCC"/>
          </w:tcPr>
          <w:p w14:paraId="32E1FA94" w14:textId="77777777" w:rsidR="00A7191F" w:rsidRPr="002E60BC" w:rsidRDefault="00A7191F" w:rsidP="00F264B5">
            <w:pPr>
              <w:pStyle w:val="Table8ptHeading-ASDEFCON"/>
            </w:pPr>
            <w:r w:rsidRPr="002E60BC">
              <w:t>(</w:t>
            </w:r>
            <w:r w:rsidR="00F44325">
              <w:t>f</w:t>
            </w:r>
            <w:r w:rsidRPr="002E60BC">
              <w:t>)</w:t>
            </w:r>
          </w:p>
        </w:tc>
        <w:tc>
          <w:tcPr>
            <w:tcW w:w="3402" w:type="dxa"/>
            <w:shd w:val="clear" w:color="auto" w:fill="CCCCCC"/>
          </w:tcPr>
          <w:p w14:paraId="2256D722" w14:textId="77777777" w:rsidR="00A7191F" w:rsidRPr="002E60BC" w:rsidRDefault="00A7191F" w:rsidP="00F264B5">
            <w:pPr>
              <w:pStyle w:val="Table8ptHeading-ASDEFCON"/>
            </w:pPr>
            <w:r w:rsidRPr="002E60BC">
              <w:t>(</w:t>
            </w:r>
            <w:r w:rsidR="00F44325">
              <w:t>g</w:t>
            </w:r>
            <w:r w:rsidRPr="002E60BC">
              <w:t>)</w:t>
            </w:r>
          </w:p>
        </w:tc>
      </w:tr>
      <w:tr w:rsidR="00A7191F" w:rsidRPr="002E60BC" w14:paraId="563FF2F3" w14:textId="77777777" w:rsidTr="000D11B7">
        <w:trPr>
          <w:cantSplit/>
          <w:trHeight w:val="590"/>
        </w:trPr>
        <w:tc>
          <w:tcPr>
            <w:tcW w:w="1276" w:type="dxa"/>
          </w:tcPr>
          <w:p w14:paraId="153E302F" w14:textId="77777777" w:rsidR="00A7191F" w:rsidRPr="002E60BC" w:rsidRDefault="00A7191F" w:rsidP="00834373">
            <w:pPr>
              <w:pStyle w:val="Table8ptText-ASDEFCON"/>
            </w:pPr>
            <w:r w:rsidRPr="002E60BC">
              <w:t>G-</w:t>
            </w:r>
            <w:r w:rsidR="0019486A">
              <w:t>B</w:t>
            </w:r>
            <w:r w:rsidRPr="002E60BC">
              <w:t>-1</w:t>
            </w:r>
          </w:p>
        </w:tc>
        <w:tc>
          <w:tcPr>
            <w:tcW w:w="993" w:type="dxa"/>
          </w:tcPr>
          <w:p w14:paraId="0DCB3CF1" w14:textId="77777777" w:rsidR="00A7191F" w:rsidRPr="002E60BC" w:rsidRDefault="00A7191F" w:rsidP="00834373">
            <w:pPr>
              <w:pStyle w:val="Table8ptText-ASDEFCON"/>
            </w:pPr>
            <w:r w:rsidRPr="002E60BC">
              <w:t>Contractor</w:t>
            </w:r>
          </w:p>
        </w:tc>
        <w:tc>
          <w:tcPr>
            <w:tcW w:w="1701" w:type="dxa"/>
          </w:tcPr>
          <w:p w14:paraId="48ED9010" w14:textId="77777777" w:rsidR="00A7191F" w:rsidRPr="002E60BC" w:rsidRDefault="00F6090B" w:rsidP="00834373">
            <w:pPr>
              <w:pStyle w:val="Table8ptText-ASDEFCON"/>
            </w:pPr>
            <w:r>
              <w:t>Helicopter Landing System</w:t>
            </w:r>
          </w:p>
        </w:tc>
        <w:tc>
          <w:tcPr>
            <w:tcW w:w="2835" w:type="dxa"/>
          </w:tcPr>
          <w:p w14:paraId="5CBC9D96" w14:textId="77777777" w:rsidR="00A7191F" w:rsidRPr="002E60BC" w:rsidRDefault="00A7191F" w:rsidP="00834373">
            <w:pPr>
              <w:pStyle w:val="Table8ptText-ASDEFCON"/>
              <w:rPr>
                <w:b/>
              </w:rPr>
            </w:pPr>
            <w:r w:rsidRPr="002E60BC">
              <w:t>Aircraft structural loads and certification data</w:t>
            </w:r>
          </w:p>
        </w:tc>
        <w:tc>
          <w:tcPr>
            <w:tcW w:w="1842" w:type="dxa"/>
          </w:tcPr>
          <w:p w14:paraId="4AF67349" w14:textId="77777777" w:rsidR="00A7191F" w:rsidRPr="002E60BC" w:rsidRDefault="00F6090B" w:rsidP="00834373">
            <w:pPr>
              <w:pStyle w:val="Table8ptText-ASDEFCON"/>
            </w:pPr>
            <w:r>
              <w:t>No</w:t>
            </w:r>
          </w:p>
        </w:tc>
        <w:tc>
          <w:tcPr>
            <w:tcW w:w="2694" w:type="dxa"/>
          </w:tcPr>
          <w:p w14:paraId="6BB191A8" w14:textId="77777777" w:rsidR="00A7191F" w:rsidRPr="002E60BC" w:rsidRDefault="00A7191F" w:rsidP="00834373">
            <w:pPr>
              <w:pStyle w:val="Table8ptText-ASDEFCON"/>
            </w:pPr>
            <w:r w:rsidRPr="002E60BC">
              <w:t xml:space="preserve">Licences do not include right to grant </w:t>
            </w:r>
            <w:proofErr w:type="spellStart"/>
            <w:r w:rsidRPr="002E60BC">
              <w:t>sublicences</w:t>
            </w:r>
            <w:proofErr w:type="spellEnd"/>
            <w:r w:rsidRPr="002E60BC">
              <w:t xml:space="preserve"> for the purpose of a third party upgrading the Supplies.</w:t>
            </w:r>
          </w:p>
        </w:tc>
        <w:tc>
          <w:tcPr>
            <w:tcW w:w="3402" w:type="dxa"/>
          </w:tcPr>
          <w:p w14:paraId="754E41D1" w14:textId="37E647EF" w:rsidR="00F6090B" w:rsidRPr="002E60BC" w:rsidRDefault="00A7191F">
            <w:pPr>
              <w:pStyle w:val="Table8ptText-ASDEFCON"/>
            </w:pPr>
            <w:r w:rsidRPr="002E60BC">
              <w:t>This data requires access to competitively sensitive data.</w:t>
            </w:r>
          </w:p>
        </w:tc>
      </w:tr>
      <w:tr w:rsidR="00A7191F" w:rsidRPr="002E60BC" w14:paraId="40EAA787" w14:textId="77777777" w:rsidTr="000D11B7">
        <w:trPr>
          <w:trHeight w:val="590"/>
        </w:trPr>
        <w:tc>
          <w:tcPr>
            <w:tcW w:w="1276" w:type="dxa"/>
          </w:tcPr>
          <w:p w14:paraId="6E583036" w14:textId="77777777" w:rsidR="00A7191F" w:rsidRPr="002E60BC" w:rsidRDefault="00A7191F" w:rsidP="00834373">
            <w:pPr>
              <w:pStyle w:val="Table8ptText-ASDEFCON"/>
            </w:pPr>
            <w:r w:rsidRPr="002E60BC">
              <w:t>G-</w:t>
            </w:r>
            <w:r w:rsidR="0019486A">
              <w:t>B</w:t>
            </w:r>
            <w:r w:rsidRPr="002E60BC">
              <w:t>-2</w:t>
            </w:r>
          </w:p>
        </w:tc>
        <w:tc>
          <w:tcPr>
            <w:tcW w:w="993" w:type="dxa"/>
          </w:tcPr>
          <w:p w14:paraId="483E82F3" w14:textId="77777777" w:rsidR="00A7191F" w:rsidRPr="002E60BC" w:rsidRDefault="00A7191F" w:rsidP="00834373">
            <w:pPr>
              <w:pStyle w:val="Table8ptText-ASDEFCON"/>
            </w:pPr>
            <w:r w:rsidRPr="002E60BC">
              <w:t>Contractor</w:t>
            </w:r>
          </w:p>
        </w:tc>
        <w:tc>
          <w:tcPr>
            <w:tcW w:w="1701" w:type="dxa"/>
          </w:tcPr>
          <w:p w14:paraId="21327D85" w14:textId="77777777" w:rsidR="00A7191F" w:rsidRPr="002E60BC" w:rsidRDefault="00A7191F" w:rsidP="00834373">
            <w:pPr>
              <w:pStyle w:val="Table8ptText-ASDEFCON"/>
            </w:pPr>
            <w:r w:rsidRPr="002E60BC">
              <w:t>Combat Management  System</w:t>
            </w:r>
          </w:p>
        </w:tc>
        <w:tc>
          <w:tcPr>
            <w:tcW w:w="2835" w:type="dxa"/>
          </w:tcPr>
          <w:p w14:paraId="2906179B" w14:textId="18626362" w:rsidR="00A7191F" w:rsidRPr="002E60BC" w:rsidRDefault="00A7191F" w:rsidP="00834373">
            <w:pPr>
              <w:pStyle w:val="Table8ptText-ASDEFCON"/>
            </w:pPr>
            <w:r w:rsidRPr="002E60BC">
              <w:t>Mission Planning Software</w:t>
            </w:r>
          </w:p>
        </w:tc>
        <w:tc>
          <w:tcPr>
            <w:tcW w:w="1842" w:type="dxa"/>
          </w:tcPr>
          <w:p w14:paraId="69C4694D" w14:textId="77777777" w:rsidR="00A7191F" w:rsidRPr="002E60BC" w:rsidRDefault="00F6090B" w:rsidP="00834373">
            <w:pPr>
              <w:pStyle w:val="Table8ptText-ASDEFCON"/>
            </w:pPr>
            <w:r>
              <w:t>No</w:t>
            </w:r>
          </w:p>
        </w:tc>
        <w:tc>
          <w:tcPr>
            <w:tcW w:w="2694" w:type="dxa"/>
          </w:tcPr>
          <w:p w14:paraId="2F08A091" w14:textId="77777777" w:rsidR="00A7191F" w:rsidRPr="002E60BC" w:rsidRDefault="00A7191F" w:rsidP="00834373">
            <w:pPr>
              <w:pStyle w:val="Table8ptText-ASDEFCON"/>
              <w:rPr>
                <w:b/>
                <w:caps/>
              </w:rPr>
            </w:pPr>
            <w:r w:rsidRPr="002E60BC">
              <w:t xml:space="preserve">Licences do not include right to grant </w:t>
            </w:r>
            <w:proofErr w:type="spellStart"/>
            <w:r w:rsidRPr="002E60BC">
              <w:t>sublicences</w:t>
            </w:r>
            <w:proofErr w:type="spellEnd"/>
            <w:r w:rsidRPr="002E60BC">
              <w:t xml:space="preserve"> for the purpose of modifying, developing or upgrading the Software without the prior written consent of XYZ Pty Ltd.</w:t>
            </w:r>
          </w:p>
        </w:tc>
        <w:tc>
          <w:tcPr>
            <w:tcW w:w="3402" w:type="dxa"/>
          </w:tcPr>
          <w:p w14:paraId="79049C3C" w14:textId="77777777" w:rsidR="00A7191F" w:rsidRPr="002E60BC" w:rsidRDefault="00A7191F" w:rsidP="00834373">
            <w:pPr>
              <w:pStyle w:val="Table8ptText-ASDEFCON"/>
            </w:pPr>
            <w:r w:rsidRPr="002E60BC">
              <w:t>This data requires access to competitively sensitive data.</w:t>
            </w:r>
          </w:p>
        </w:tc>
      </w:tr>
      <w:tr w:rsidR="00A7191F" w:rsidRPr="002E60BC" w14:paraId="185416CA" w14:textId="77777777" w:rsidTr="000D11B7">
        <w:trPr>
          <w:trHeight w:val="590"/>
        </w:trPr>
        <w:tc>
          <w:tcPr>
            <w:tcW w:w="1276" w:type="dxa"/>
          </w:tcPr>
          <w:p w14:paraId="0529B818" w14:textId="77777777" w:rsidR="00A7191F" w:rsidRPr="002E60BC" w:rsidRDefault="00A7191F" w:rsidP="00834373">
            <w:pPr>
              <w:pStyle w:val="Table8ptText-ASDEFCON"/>
            </w:pPr>
            <w:r w:rsidRPr="002E60BC">
              <w:t>G-</w:t>
            </w:r>
            <w:r w:rsidR="0019486A">
              <w:t>B</w:t>
            </w:r>
            <w:r w:rsidRPr="002E60BC">
              <w:t>-3</w:t>
            </w:r>
          </w:p>
        </w:tc>
        <w:tc>
          <w:tcPr>
            <w:tcW w:w="993" w:type="dxa"/>
          </w:tcPr>
          <w:p w14:paraId="2C88203A" w14:textId="77777777" w:rsidR="00A7191F" w:rsidRPr="002E60BC" w:rsidRDefault="00A7191F" w:rsidP="00834373">
            <w:pPr>
              <w:pStyle w:val="Table8ptText-ASDEFCON"/>
            </w:pPr>
            <w:r w:rsidRPr="002E60BC">
              <w:t>Contractor</w:t>
            </w:r>
          </w:p>
        </w:tc>
        <w:tc>
          <w:tcPr>
            <w:tcW w:w="1701" w:type="dxa"/>
          </w:tcPr>
          <w:p w14:paraId="7D490AB0" w14:textId="77777777" w:rsidR="00A7191F" w:rsidRPr="002E60BC" w:rsidRDefault="00A7191F" w:rsidP="00834373">
            <w:pPr>
              <w:pStyle w:val="Table8ptText-ASDEFCON"/>
            </w:pPr>
            <w:r w:rsidRPr="002E60BC">
              <w:t>Communications System</w:t>
            </w:r>
          </w:p>
        </w:tc>
        <w:tc>
          <w:tcPr>
            <w:tcW w:w="2835" w:type="dxa"/>
          </w:tcPr>
          <w:p w14:paraId="762BF5EC" w14:textId="77777777" w:rsidR="00A7191F" w:rsidRPr="002E60BC" w:rsidRDefault="00A7191F" w:rsidP="00834373">
            <w:pPr>
              <w:pStyle w:val="Table8ptText-ASDEFCON"/>
            </w:pPr>
            <w:r w:rsidRPr="002E60BC">
              <w:t>Business Process Manual</w:t>
            </w:r>
          </w:p>
        </w:tc>
        <w:tc>
          <w:tcPr>
            <w:tcW w:w="1842" w:type="dxa"/>
          </w:tcPr>
          <w:p w14:paraId="0F8665D5" w14:textId="77777777" w:rsidR="00A7191F" w:rsidRPr="002E60BC" w:rsidRDefault="00F6090B" w:rsidP="00834373">
            <w:pPr>
              <w:pStyle w:val="Table8ptText-ASDEFCON"/>
            </w:pPr>
            <w:r>
              <w:t>Yes</w:t>
            </w:r>
          </w:p>
        </w:tc>
        <w:tc>
          <w:tcPr>
            <w:tcW w:w="2694" w:type="dxa"/>
          </w:tcPr>
          <w:p w14:paraId="31FD630A" w14:textId="77777777" w:rsidR="00A7191F" w:rsidRPr="002E60BC" w:rsidRDefault="00A7191F" w:rsidP="00834373">
            <w:pPr>
              <w:pStyle w:val="Table8ptText-ASDEFCON"/>
            </w:pPr>
            <w:r w:rsidRPr="002E60BC">
              <w:t>N/A</w:t>
            </w:r>
          </w:p>
        </w:tc>
        <w:tc>
          <w:tcPr>
            <w:tcW w:w="3402" w:type="dxa"/>
          </w:tcPr>
          <w:p w14:paraId="60CD351F" w14:textId="118B6BFD" w:rsidR="00A7191F" w:rsidRPr="002E60BC" w:rsidRDefault="00A7191F" w:rsidP="00F264B5">
            <w:pPr>
              <w:pStyle w:val="Table8ptText-ASDEFCON"/>
            </w:pPr>
            <w:r w:rsidRPr="002E60BC">
              <w:t>Contains competitively sensitive data that are trade secrets and not required to utilise this Capability as envisaged under the Contract.</w:t>
            </w:r>
          </w:p>
          <w:p w14:paraId="3B7BD2D5" w14:textId="77777777" w:rsidR="00A7191F" w:rsidRPr="002E60BC" w:rsidRDefault="00A7191F" w:rsidP="00834373">
            <w:pPr>
              <w:pStyle w:val="Table8ptText-ASDEFCON"/>
            </w:pPr>
            <w:r w:rsidRPr="002E60BC">
              <w:t xml:space="preserve">Contractor will directly </w:t>
            </w:r>
            <w:r w:rsidR="00F6090B">
              <w:t xml:space="preserve">provide </w:t>
            </w:r>
            <w:r w:rsidRPr="002E60BC">
              <w:t xml:space="preserve">to </w:t>
            </w:r>
            <w:r w:rsidR="00F6090B">
              <w:t xml:space="preserve">a </w:t>
            </w:r>
            <w:r w:rsidRPr="002E60BC">
              <w:t>recipient where necessary.</w:t>
            </w:r>
          </w:p>
        </w:tc>
      </w:tr>
      <w:tr w:rsidR="00A7191F" w:rsidRPr="002E60BC" w14:paraId="6C83499E" w14:textId="77777777" w:rsidTr="000D11B7">
        <w:trPr>
          <w:trHeight w:val="590"/>
        </w:trPr>
        <w:tc>
          <w:tcPr>
            <w:tcW w:w="1276" w:type="dxa"/>
          </w:tcPr>
          <w:p w14:paraId="6CFAFBF4" w14:textId="77777777" w:rsidR="00A7191F" w:rsidRPr="002E60BC" w:rsidRDefault="00A7191F" w:rsidP="00834373">
            <w:pPr>
              <w:pStyle w:val="Table8ptText-ASDEFCON"/>
            </w:pPr>
            <w:r w:rsidRPr="002E60BC">
              <w:t>G-</w:t>
            </w:r>
            <w:r w:rsidR="0019486A">
              <w:t>B</w:t>
            </w:r>
            <w:r w:rsidRPr="002E60BC">
              <w:t>-4</w:t>
            </w:r>
          </w:p>
        </w:tc>
        <w:tc>
          <w:tcPr>
            <w:tcW w:w="993" w:type="dxa"/>
          </w:tcPr>
          <w:p w14:paraId="73A09ECC" w14:textId="77777777" w:rsidR="00A7191F" w:rsidRPr="002E60BC" w:rsidRDefault="00A7191F" w:rsidP="00834373">
            <w:pPr>
              <w:pStyle w:val="Table8ptText-ASDEFCON"/>
            </w:pPr>
            <w:r w:rsidRPr="002E60BC">
              <w:t>EW Pty Ltd</w:t>
            </w:r>
            <w:r w:rsidR="00A87E46">
              <w:t xml:space="preserve"> (Approved Subcontractor)</w:t>
            </w:r>
          </w:p>
        </w:tc>
        <w:tc>
          <w:tcPr>
            <w:tcW w:w="1701" w:type="dxa"/>
          </w:tcPr>
          <w:p w14:paraId="73F8EC52" w14:textId="77777777" w:rsidR="00A7191F" w:rsidRPr="002E60BC" w:rsidRDefault="00A7191F" w:rsidP="00834373">
            <w:pPr>
              <w:pStyle w:val="Table8ptText-ASDEFCON"/>
            </w:pPr>
            <w:r w:rsidRPr="002E60BC">
              <w:t>Combat Management  System</w:t>
            </w:r>
          </w:p>
        </w:tc>
        <w:tc>
          <w:tcPr>
            <w:tcW w:w="2835" w:type="dxa"/>
          </w:tcPr>
          <w:p w14:paraId="2F8EFB81" w14:textId="2CBA8408" w:rsidR="00A7191F" w:rsidRPr="002E60BC" w:rsidRDefault="00A7191F" w:rsidP="00834373">
            <w:pPr>
              <w:pStyle w:val="Table8ptText-ASDEFCON"/>
            </w:pPr>
            <w:r w:rsidRPr="002E60BC">
              <w:t>Electronic Warfare Source Code</w:t>
            </w:r>
          </w:p>
        </w:tc>
        <w:tc>
          <w:tcPr>
            <w:tcW w:w="1842" w:type="dxa"/>
          </w:tcPr>
          <w:p w14:paraId="1B534521" w14:textId="77777777" w:rsidR="00A7191F" w:rsidRPr="002E60BC" w:rsidRDefault="00F6090B" w:rsidP="00834373">
            <w:pPr>
              <w:pStyle w:val="Table8ptText-ASDEFCON"/>
            </w:pPr>
            <w:r>
              <w:t>Yes</w:t>
            </w:r>
          </w:p>
        </w:tc>
        <w:tc>
          <w:tcPr>
            <w:tcW w:w="2694" w:type="dxa"/>
          </w:tcPr>
          <w:p w14:paraId="648FBE7B" w14:textId="77777777" w:rsidR="00A7191F" w:rsidRPr="002E60BC" w:rsidRDefault="00A7191F" w:rsidP="00834373">
            <w:pPr>
              <w:pStyle w:val="Table8ptText-ASDEFCON"/>
            </w:pPr>
            <w:r w:rsidRPr="002E60BC">
              <w:t>N/A</w:t>
            </w:r>
          </w:p>
        </w:tc>
        <w:tc>
          <w:tcPr>
            <w:tcW w:w="3402" w:type="dxa"/>
          </w:tcPr>
          <w:p w14:paraId="798B5710" w14:textId="0A67E673" w:rsidR="00A7191F" w:rsidRPr="002E60BC" w:rsidRDefault="00A7191F" w:rsidP="00834373">
            <w:pPr>
              <w:pStyle w:val="Table8ptText-ASDEFCON"/>
            </w:pPr>
            <w:r w:rsidRPr="002E60BC">
              <w:t>Not required to utilise this Capability as envisaged under the Contract.</w:t>
            </w:r>
          </w:p>
          <w:p w14:paraId="7197ED9B" w14:textId="77777777" w:rsidR="00A7191F" w:rsidRPr="002E60BC" w:rsidRDefault="00A7191F" w:rsidP="00834373">
            <w:pPr>
              <w:pStyle w:val="Table8ptText-ASDEFCON"/>
            </w:pPr>
            <w:r w:rsidRPr="002E60BC">
              <w:t xml:space="preserve">Contractor will directly </w:t>
            </w:r>
            <w:r w:rsidR="00F6090B">
              <w:t xml:space="preserve">provide </w:t>
            </w:r>
            <w:r w:rsidRPr="002E60BC">
              <w:t xml:space="preserve">to </w:t>
            </w:r>
            <w:r w:rsidR="00F6090B">
              <w:t xml:space="preserve">a </w:t>
            </w:r>
            <w:r w:rsidRPr="002E60BC">
              <w:t>recipient where necessary.</w:t>
            </w:r>
          </w:p>
        </w:tc>
      </w:tr>
      <w:tr w:rsidR="00A7191F" w:rsidRPr="002E60BC" w14:paraId="6CE1D72E" w14:textId="77777777" w:rsidTr="000D11B7">
        <w:trPr>
          <w:trHeight w:val="590"/>
        </w:trPr>
        <w:tc>
          <w:tcPr>
            <w:tcW w:w="1276" w:type="dxa"/>
          </w:tcPr>
          <w:p w14:paraId="03AC2B69" w14:textId="77777777" w:rsidR="00A7191F" w:rsidRPr="002E60BC" w:rsidRDefault="00A7191F" w:rsidP="00834373">
            <w:pPr>
              <w:pStyle w:val="Table8ptText-ASDEFCON"/>
            </w:pPr>
            <w:r w:rsidRPr="002E60BC">
              <w:t>G-</w:t>
            </w:r>
            <w:r w:rsidR="0019486A">
              <w:t>B</w:t>
            </w:r>
            <w:r w:rsidRPr="002E60BC">
              <w:t>-5</w:t>
            </w:r>
          </w:p>
        </w:tc>
        <w:tc>
          <w:tcPr>
            <w:tcW w:w="993" w:type="dxa"/>
          </w:tcPr>
          <w:p w14:paraId="7F0A1C1B" w14:textId="77777777" w:rsidR="00A7191F" w:rsidRPr="002E60BC" w:rsidRDefault="00A7191F" w:rsidP="00834373">
            <w:pPr>
              <w:pStyle w:val="Table8ptText-ASDEFCON"/>
            </w:pPr>
            <w:r w:rsidRPr="002E60BC">
              <w:t>Contractor</w:t>
            </w:r>
          </w:p>
        </w:tc>
        <w:tc>
          <w:tcPr>
            <w:tcW w:w="1701" w:type="dxa"/>
          </w:tcPr>
          <w:p w14:paraId="41E52428" w14:textId="77777777" w:rsidR="00A7191F" w:rsidRPr="002E60BC" w:rsidRDefault="00A7191F" w:rsidP="00834373">
            <w:pPr>
              <w:pStyle w:val="Table8ptText-ASDEFCON"/>
            </w:pPr>
            <w:r w:rsidRPr="002E60BC">
              <w:t>Combat Management  System</w:t>
            </w:r>
          </w:p>
        </w:tc>
        <w:tc>
          <w:tcPr>
            <w:tcW w:w="2835" w:type="dxa"/>
          </w:tcPr>
          <w:p w14:paraId="0EA8DF30" w14:textId="77777777" w:rsidR="00A7191F" w:rsidRPr="002E60BC" w:rsidRDefault="00A7191F" w:rsidP="00834373">
            <w:pPr>
              <w:pStyle w:val="Table8ptText-ASDEFCON"/>
            </w:pPr>
            <w:r w:rsidRPr="002E60BC">
              <w:t>Electronic Warfare Test and configuration Software (ew.test.exe)</w:t>
            </w:r>
          </w:p>
        </w:tc>
        <w:tc>
          <w:tcPr>
            <w:tcW w:w="1842" w:type="dxa"/>
          </w:tcPr>
          <w:p w14:paraId="7F86E0F1" w14:textId="77777777" w:rsidR="00A7191F" w:rsidRPr="002E60BC" w:rsidRDefault="00F6090B" w:rsidP="00834373">
            <w:pPr>
              <w:pStyle w:val="Table8ptText-ASDEFCON"/>
            </w:pPr>
            <w:r>
              <w:t>Yes</w:t>
            </w:r>
          </w:p>
        </w:tc>
        <w:tc>
          <w:tcPr>
            <w:tcW w:w="2694" w:type="dxa"/>
          </w:tcPr>
          <w:p w14:paraId="747079B4" w14:textId="77777777" w:rsidR="00A7191F" w:rsidRPr="002E60BC" w:rsidRDefault="00A7191F" w:rsidP="00834373">
            <w:pPr>
              <w:pStyle w:val="Table8ptText-ASDEFCON"/>
            </w:pPr>
            <w:r w:rsidRPr="002E60BC">
              <w:t>N/A</w:t>
            </w:r>
          </w:p>
        </w:tc>
        <w:tc>
          <w:tcPr>
            <w:tcW w:w="3402" w:type="dxa"/>
          </w:tcPr>
          <w:p w14:paraId="19F9EDD9" w14:textId="77777777" w:rsidR="00A7191F" w:rsidRPr="002E60BC" w:rsidRDefault="00A7191F" w:rsidP="00834373">
            <w:pPr>
              <w:pStyle w:val="Table8ptText-ASDEFCON"/>
            </w:pPr>
            <w:r w:rsidRPr="002E60BC">
              <w:t>Not required to utilise this Capability as envisaged under the Contract.</w:t>
            </w:r>
          </w:p>
          <w:p w14:paraId="24265043" w14:textId="49492434" w:rsidR="00A7191F" w:rsidRPr="002E60BC" w:rsidRDefault="00A7191F" w:rsidP="00834373">
            <w:pPr>
              <w:pStyle w:val="Table8ptText-ASDEFCON"/>
            </w:pPr>
            <w:r w:rsidRPr="002E60BC">
              <w:t xml:space="preserve">Contractor will directly </w:t>
            </w:r>
            <w:r w:rsidR="00F6090B">
              <w:t xml:space="preserve">provide </w:t>
            </w:r>
            <w:r w:rsidRPr="002E60BC">
              <w:t>to</w:t>
            </w:r>
            <w:r w:rsidR="00834373">
              <w:t xml:space="preserve"> a</w:t>
            </w:r>
            <w:r w:rsidRPr="002E60BC">
              <w:t xml:space="preserve"> recipient where necessary.</w:t>
            </w:r>
          </w:p>
        </w:tc>
      </w:tr>
      <w:tr w:rsidR="009405CF" w:rsidRPr="002E60BC" w14:paraId="7C524771" w14:textId="77777777" w:rsidTr="000D11B7">
        <w:trPr>
          <w:trHeight w:val="590"/>
        </w:trPr>
        <w:tc>
          <w:tcPr>
            <w:tcW w:w="1276" w:type="dxa"/>
          </w:tcPr>
          <w:p w14:paraId="2F08EC6F" w14:textId="77777777" w:rsidR="009405CF" w:rsidRPr="002E60BC" w:rsidRDefault="009405CF" w:rsidP="00834373">
            <w:pPr>
              <w:pStyle w:val="Table8ptText-ASDEFCON"/>
            </w:pPr>
            <w:r w:rsidRPr="002E60BC">
              <w:lastRenderedPageBreak/>
              <w:t>G-</w:t>
            </w:r>
            <w:r>
              <w:t>B-6</w:t>
            </w:r>
          </w:p>
        </w:tc>
        <w:tc>
          <w:tcPr>
            <w:tcW w:w="993" w:type="dxa"/>
          </w:tcPr>
          <w:p w14:paraId="04632762" w14:textId="77777777" w:rsidR="009405CF" w:rsidRPr="002E60BC" w:rsidRDefault="009405CF" w:rsidP="00834373">
            <w:pPr>
              <w:pStyle w:val="Table8ptText-ASDEFCON"/>
            </w:pPr>
            <w:r w:rsidRPr="002E60BC">
              <w:t>Contractor</w:t>
            </w:r>
          </w:p>
        </w:tc>
        <w:tc>
          <w:tcPr>
            <w:tcW w:w="1701" w:type="dxa"/>
          </w:tcPr>
          <w:p w14:paraId="6AEA91E5" w14:textId="77777777" w:rsidR="009405CF" w:rsidRPr="002E60BC" w:rsidRDefault="009405CF" w:rsidP="00834373">
            <w:pPr>
              <w:pStyle w:val="Table8ptText-ASDEFCON"/>
            </w:pPr>
            <w:r>
              <w:t>Communications</w:t>
            </w:r>
            <w:r w:rsidRPr="00F6090B">
              <w:t xml:space="preserve"> System</w:t>
            </w:r>
          </w:p>
        </w:tc>
        <w:tc>
          <w:tcPr>
            <w:tcW w:w="2835" w:type="dxa"/>
          </w:tcPr>
          <w:p w14:paraId="43EC0058" w14:textId="77777777" w:rsidR="009405CF" w:rsidRPr="00E50A2E" w:rsidRDefault="009405CF" w:rsidP="00F264B5">
            <w:pPr>
              <w:pStyle w:val="Table8ptText-ASDEFCON"/>
              <w:rPr>
                <w:b/>
              </w:rPr>
            </w:pPr>
            <w:r w:rsidRPr="00F6090B">
              <w:t>Diagram of crypto device operations on page 3 of XYZ</w:t>
            </w:r>
            <w:r>
              <w:t>-41</w:t>
            </w:r>
            <w:r w:rsidRPr="00F6090B">
              <w:t xml:space="preserve"> </w:t>
            </w:r>
            <w:r w:rsidRPr="003B77F3">
              <w:t>operations manual</w:t>
            </w:r>
            <w:r w:rsidRPr="00286AFB">
              <w:t>.</w:t>
            </w:r>
          </w:p>
          <w:p w14:paraId="4FD5F713" w14:textId="77777777" w:rsidR="00E50A2E" w:rsidRPr="002E60BC" w:rsidRDefault="00E50A2E" w:rsidP="00834373">
            <w:pPr>
              <w:pStyle w:val="Table8ptText-ASDEFCON"/>
              <w:rPr>
                <w:b/>
              </w:rPr>
            </w:pPr>
            <w:r>
              <w:t>(See also item G-D-1 in Annex D)</w:t>
            </w:r>
          </w:p>
        </w:tc>
        <w:tc>
          <w:tcPr>
            <w:tcW w:w="1842" w:type="dxa"/>
          </w:tcPr>
          <w:p w14:paraId="5E747C33" w14:textId="77777777" w:rsidR="009405CF" w:rsidRPr="002E60BC" w:rsidRDefault="009405CF" w:rsidP="00834373">
            <w:pPr>
              <w:pStyle w:val="Table8ptText-ASDEFCON"/>
            </w:pPr>
            <w:r w:rsidRPr="002E60BC">
              <w:t>No</w:t>
            </w:r>
          </w:p>
        </w:tc>
        <w:tc>
          <w:tcPr>
            <w:tcW w:w="2694" w:type="dxa"/>
          </w:tcPr>
          <w:p w14:paraId="35CDAABD" w14:textId="77777777" w:rsidR="009405CF" w:rsidRPr="002E60BC" w:rsidRDefault="009405CF" w:rsidP="00834373">
            <w:pPr>
              <w:pStyle w:val="Table8ptText-ASDEFCON"/>
            </w:pPr>
            <w:r w:rsidRPr="002E60BC">
              <w:t xml:space="preserve">Licences do not include </w:t>
            </w:r>
            <w:r w:rsidRPr="00F6090B">
              <w:t xml:space="preserve">a </w:t>
            </w:r>
            <w:r w:rsidRPr="002E60BC">
              <w:t xml:space="preserve">right to grant </w:t>
            </w:r>
            <w:proofErr w:type="spellStart"/>
            <w:r w:rsidRPr="002E60BC">
              <w:t>sublicences</w:t>
            </w:r>
            <w:proofErr w:type="spellEnd"/>
            <w:r w:rsidRPr="002E60BC">
              <w:t xml:space="preserve"> for the purposes of </w:t>
            </w:r>
            <w:r w:rsidRPr="00F6090B">
              <w:t>research and development or studies conducted by</w:t>
            </w:r>
            <w:r w:rsidRPr="002E60BC">
              <w:t xml:space="preserve"> third part</w:t>
            </w:r>
            <w:r w:rsidRPr="00F6090B">
              <w:t>ies</w:t>
            </w:r>
            <w:r w:rsidRPr="002E60BC">
              <w:t>.</w:t>
            </w:r>
          </w:p>
        </w:tc>
        <w:tc>
          <w:tcPr>
            <w:tcW w:w="3402" w:type="dxa"/>
          </w:tcPr>
          <w:p w14:paraId="2E1BD1F4" w14:textId="77777777" w:rsidR="009405CF" w:rsidRPr="002E60BC" w:rsidRDefault="009405CF" w:rsidP="00834373">
            <w:pPr>
              <w:pStyle w:val="Table8ptText-ASDEFCON"/>
              <w:rPr>
                <w:b/>
                <w:caps/>
              </w:rPr>
            </w:pPr>
            <w:r w:rsidRPr="002E60BC">
              <w:t xml:space="preserve">The diagram includes descriptions of sensitive </w:t>
            </w:r>
            <w:r w:rsidRPr="00F6090B">
              <w:t>information</w:t>
            </w:r>
            <w:r w:rsidRPr="002E60BC">
              <w:t xml:space="preserve"> integral to the unique operation of the crypto device that would provide a competitive advantage to other crypto device makers.</w:t>
            </w:r>
          </w:p>
        </w:tc>
      </w:tr>
    </w:tbl>
    <w:p w14:paraId="7B8BB707" w14:textId="77777777" w:rsidR="002F30C2" w:rsidRDefault="002F30C2" w:rsidP="00F264B5">
      <w:pPr>
        <w:pStyle w:val="ASDEFCONNormal"/>
      </w:pPr>
    </w:p>
    <w:p w14:paraId="39F986D9" w14:textId="77777777" w:rsidR="008822BB" w:rsidRPr="001326D3" w:rsidRDefault="008822BB" w:rsidP="00F264B5">
      <w:pPr>
        <w:pStyle w:val="ASDEFCONNormal"/>
        <w:sectPr w:rsidR="008822BB" w:rsidRPr="001326D3" w:rsidSect="003E5125">
          <w:headerReference w:type="default" r:id="rId14"/>
          <w:footerReference w:type="default" r:id="rId15"/>
          <w:pgSz w:w="16840" w:h="11907" w:orient="landscape" w:code="9"/>
          <w:pgMar w:top="1247" w:right="1418" w:bottom="964" w:left="1418" w:header="567" w:footer="567" w:gutter="0"/>
          <w:paperSrc w:first="7" w:other="7"/>
          <w:pgNumType w:start="1"/>
          <w:cols w:space="720"/>
          <w:docGrid w:linePitch="272"/>
        </w:sectPr>
      </w:pPr>
    </w:p>
    <w:p w14:paraId="34B6FDB0" w14:textId="28218891" w:rsidR="00147DB7" w:rsidRPr="008822BB" w:rsidRDefault="00147DB7" w:rsidP="009E3428">
      <w:pPr>
        <w:pStyle w:val="ASDEFCONTitle"/>
      </w:pPr>
      <w:r>
        <w:lastRenderedPageBreak/>
        <w:t xml:space="preserve">KEY COMMERCIAL ITEMS </w:t>
      </w:r>
      <w:r w:rsidRPr="00446860">
        <w:t>(CORE)</w:t>
      </w:r>
    </w:p>
    <w:p w14:paraId="6B2F0E05" w14:textId="26A3E746" w:rsidR="008864D6" w:rsidRDefault="008864D6" w:rsidP="00F264B5">
      <w:pPr>
        <w:pStyle w:val="NoteToDrafters-ASDEFCON"/>
      </w:pPr>
      <w:r>
        <w:t xml:space="preserve">Note to </w:t>
      </w:r>
      <w:r w:rsidR="00273389">
        <w:t>d</w:t>
      </w:r>
      <w:r>
        <w:t xml:space="preserve">rafters:  The Commonwealth's rights to Use Commercial TD </w:t>
      </w:r>
      <w:r w:rsidR="0074649A">
        <w:t>and</w:t>
      </w:r>
      <w:r>
        <w:t xml:space="preserve"> Commercial Software relat</w:t>
      </w:r>
      <w:r w:rsidR="0074649A">
        <w:t>ing</w:t>
      </w:r>
      <w:r>
        <w:t xml:space="preserve"> to a Key Commercial Item must be</w:t>
      </w:r>
      <w:r w:rsidR="00FF3062">
        <w:t xml:space="preserve"> </w:t>
      </w:r>
      <w:r w:rsidR="00AA5936">
        <w:t xml:space="preserve">identified by tenderers </w:t>
      </w:r>
      <w:r w:rsidR="00FF3062">
        <w:t xml:space="preserve">and </w:t>
      </w:r>
      <w:r w:rsidR="00AA5936">
        <w:t xml:space="preserve">proposed in responding to this </w:t>
      </w:r>
      <w:r w:rsidR="001C56C8">
        <w:t>Annex</w:t>
      </w:r>
      <w:r w:rsidR="00052F1B">
        <w:t xml:space="preserve"> C</w:t>
      </w:r>
      <w:r w:rsidR="00052396">
        <w:t xml:space="preserve">.  Where possible, this should be done prior to contract execution or as soon as possible after the supply of the Commercial </w:t>
      </w:r>
      <w:r w:rsidR="008C73D0">
        <w:t>I</w:t>
      </w:r>
      <w:r w:rsidR="00052396">
        <w:t>tem to the Commonwealth.</w:t>
      </w:r>
    </w:p>
    <w:p w14:paraId="0739C1CB" w14:textId="78EC2857" w:rsidR="00F30B12" w:rsidRPr="008822BB" w:rsidRDefault="00F30B12" w:rsidP="00F264B5">
      <w:pPr>
        <w:pStyle w:val="NoteToTenderers-ASDEFCON"/>
      </w:pPr>
      <w:r w:rsidRPr="001326D3">
        <w:t xml:space="preserve">Note to </w:t>
      </w:r>
      <w:r w:rsidR="00273389">
        <w:t>t</w:t>
      </w:r>
      <w:r w:rsidRPr="001326D3">
        <w:t>enderers:</w:t>
      </w:r>
      <w:r w:rsidRPr="001326D3" w:rsidDel="00F16FD1">
        <w:t xml:space="preserve"> </w:t>
      </w:r>
      <w:r w:rsidR="00052F1B">
        <w:t xml:space="preserve"> </w:t>
      </w:r>
      <w:r w:rsidRPr="00806AE5">
        <w:t xml:space="preserve">Tenderers are to list all items of Commercial TD or Commercial Software </w:t>
      </w:r>
      <w:r>
        <w:t xml:space="preserve">related to a Key Commercial Item </w:t>
      </w:r>
      <w:r w:rsidRPr="00806AE5">
        <w:t>in accordance with clause 5.</w:t>
      </w:r>
      <w:r w:rsidR="00F9236B">
        <w:t>4</w:t>
      </w:r>
      <w:r w:rsidRPr="00806AE5">
        <w:t xml:space="preserve"> of the </w:t>
      </w:r>
      <w:r w:rsidR="00052F1B">
        <w:t xml:space="preserve">draft </w:t>
      </w:r>
      <w:r w:rsidR="00455DF5">
        <w:t>COC</w:t>
      </w:r>
      <w:r w:rsidR="00455DF5" w:rsidRPr="00806AE5">
        <w:t>,</w:t>
      </w:r>
      <w:r w:rsidR="00455DF5">
        <w:t xml:space="preserve"> </w:t>
      </w:r>
      <w:r w:rsidRPr="00806AE5">
        <w:t xml:space="preserve">and </w:t>
      </w:r>
      <w:r w:rsidR="00FF54C0">
        <w:t xml:space="preserve">specify </w:t>
      </w:r>
      <w:r w:rsidRPr="00806AE5">
        <w:t xml:space="preserve">the terms applicable to the </w:t>
      </w:r>
      <w:r>
        <w:t>l</w:t>
      </w:r>
      <w:r w:rsidRPr="00806AE5">
        <w:t xml:space="preserve">icence </w:t>
      </w:r>
      <w:r>
        <w:t xml:space="preserve">proposed to be </w:t>
      </w:r>
      <w:r w:rsidRPr="00806AE5">
        <w:t>granted for the item</w:t>
      </w:r>
      <w:r>
        <w:t>.</w:t>
      </w:r>
      <w:r w:rsidR="00D554B5">
        <w:t xml:space="preserve">  </w:t>
      </w:r>
      <w:r w:rsidR="00C03F48">
        <w:t>The tenderer may complete column (f) by reference to other document</w:t>
      </w:r>
      <w:r w:rsidR="00993E06">
        <w:t>s</w:t>
      </w:r>
      <w:r w:rsidR="00C03F48">
        <w:t xml:space="preserve"> from which those terms are ascertainable.</w:t>
      </w:r>
    </w:p>
    <w:tbl>
      <w:tblPr>
        <w:tblW w:w="14629" w:type="dxa"/>
        <w:tblInd w:w="108" w:type="dxa"/>
        <w:tblBorders>
          <w:top w:val="single" w:sz="4" w:space="0" w:color="000000"/>
          <w:bottom w:val="single" w:sz="4" w:space="0" w:color="000000"/>
          <w:insideH w:val="single" w:sz="4" w:space="0" w:color="000000"/>
          <w:insideV w:val="single" w:sz="4" w:space="0" w:color="000000"/>
        </w:tblBorders>
        <w:tblLayout w:type="fixed"/>
        <w:tblLook w:val="05A0" w:firstRow="1" w:lastRow="0" w:firstColumn="1" w:lastColumn="1" w:noHBand="0" w:noVBand="1"/>
      </w:tblPr>
      <w:tblGrid>
        <w:gridCol w:w="1475"/>
        <w:gridCol w:w="2177"/>
        <w:gridCol w:w="2693"/>
        <w:gridCol w:w="2127"/>
        <w:gridCol w:w="2268"/>
        <w:gridCol w:w="3889"/>
      </w:tblGrid>
      <w:tr w:rsidR="00A7191F" w:rsidRPr="002E60BC" w14:paraId="61D0E514" w14:textId="77777777" w:rsidTr="00575764">
        <w:trPr>
          <w:trHeight w:val="1147"/>
        </w:trPr>
        <w:tc>
          <w:tcPr>
            <w:tcW w:w="14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4DCC327B" w14:textId="77777777" w:rsidR="00F30B12" w:rsidRPr="00F264B5" w:rsidRDefault="00F30B12" w:rsidP="009E3428">
            <w:pPr>
              <w:pStyle w:val="Table10ptHeading-ASDEFCON"/>
              <w:rPr>
                <w:rFonts w:eastAsia="Verdana"/>
                <w:color w:val="FFFFFF" w:themeColor="background1"/>
                <w:lang w:eastAsia="en-US"/>
              </w:rPr>
            </w:pPr>
            <w:r w:rsidRPr="00F264B5">
              <w:rPr>
                <w:rFonts w:eastAsia="Verdana"/>
                <w:color w:val="FFFFFF" w:themeColor="background1"/>
                <w:lang w:eastAsia="en-US"/>
              </w:rPr>
              <w:t>Unique Line Item Description</w:t>
            </w:r>
          </w:p>
        </w:tc>
        <w:tc>
          <w:tcPr>
            <w:tcW w:w="21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2DB97931" w14:textId="77777777" w:rsidR="00F30B12" w:rsidRPr="00F264B5" w:rsidRDefault="0038335B" w:rsidP="009E3428">
            <w:pPr>
              <w:pStyle w:val="Table10ptHeading-ASDEFCON"/>
              <w:rPr>
                <w:rFonts w:eastAsia="Verdana"/>
                <w:color w:val="FFFFFF" w:themeColor="background1"/>
                <w:lang w:eastAsia="en-US"/>
              </w:rPr>
            </w:pPr>
            <w:r w:rsidRPr="00F264B5">
              <w:rPr>
                <w:rFonts w:eastAsia="Verdana"/>
                <w:color w:val="FFFFFF" w:themeColor="background1"/>
                <w:lang w:eastAsia="en-US"/>
              </w:rPr>
              <w:t xml:space="preserve">Description of Key Commercial Item </w:t>
            </w:r>
            <w:r w:rsidR="00F30B12" w:rsidRPr="00F264B5">
              <w:rPr>
                <w:rFonts w:eastAsia="Verdana"/>
                <w:color w:val="FFFFFF" w:themeColor="background1"/>
                <w:lang w:eastAsia="en-US"/>
              </w:rPr>
              <w:t>System/</w:t>
            </w:r>
            <w:r w:rsidR="00F30B12" w:rsidRPr="00F264B5">
              <w:rPr>
                <w:rFonts w:eastAsia="Verdana"/>
                <w:color w:val="FFFFFF" w:themeColor="background1"/>
                <w:lang w:eastAsia="en-US"/>
              </w:rPr>
              <w:br/>
              <w:t>Subsystem/ Component/CI Name</w:t>
            </w:r>
          </w:p>
        </w:tc>
        <w:tc>
          <w:tcPr>
            <w:tcW w:w="26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3F6B24D8" w14:textId="77777777" w:rsidR="00F30B12" w:rsidRPr="00F264B5" w:rsidRDefault="00F30B12" w:rsidP="009E3428">
            <w:pPr>
              <w:pStyle w:val="Table10ptHeading-ASDEFCON"/>
              <w:rPr>
                <w:rFonts w:eastAsia="Verdana"/>
                <w:color w:val="FFFFFF" w:themeColor="background1"/>
                <w:lang w:eastAsia="en-US"/>
              </w:rPr>
            </w:pPr>
            <w:r w:rsidRPr="00F264B5">
              <w:rPr>
                <w:rFonts w:eastAsia="Verdana"/>
                <w:color w:val="FFFFFF" w:themeColor="background1"/>
                <w:lang w:eastAsia="en-US"/>
              </w:rPr>
              <w:t xml:space="preserve">Description of </w:t>
            </w:r>
            <w:r w:rsidR="0038335B" w:rsidRPr="00F264B5">
              <w:rPr>
                <w:rFonts w:eastAsia="Verdana"/>
                <w:color w:val="FFFFFF" w:themeColor="background1"/>
                <w:lang w:eastAsia="en-US"/>
              </w:rPr>
              <w:t xml:space="preserve">related </w:t>
            </w:r>
            <w:r w:rsidRPr="00F264B5">
              <w:rPr>
                <w:rFonts w:eastAsia="Verdana"/>
                <w:color w:val="FFFFFF" w:themeColor="background1"/>
                <w:lang w:eastAsia="en-US"/>
              </w:rPr>
              <w:t>TD or Software (including version number and use)</w:t>
            </w:r>
          </w:p>
        </w:tc>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0C71365B" w14:textId="77777777" w:rsidR="00F30B12" w:rsidRPr="00F264B5" w:rsidRDefault="0038335B" w:rsidP="009E3428">
            <w:pPr>
              <w:pStyle w:val="Table10ptHeading-ASDEFCON"/>
              <w:rPr>
                <w:rFonts w:eastAsia="Verdana"/>
                <w:color w:val="FFFFFF" w:themeColor="background1"/>
                <w:lang w:eastAsia="en-US"/>
              </w:rPr>
            </w:pPr>
            <w:r w:rsidRPr="00F264B5">
              <w:rPr>
                <w:rFonts w:eastAsia="Verdana"/>
                <w:color w:val="FFFFFF" w:themeColor="background1"/>
                <w:lang w:eastAsia="en-US"/>
              </w:rPr>
              <w:t>Details of Approved Subcontractor or relevant Related Body Corporate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037997F1" w14:textId="4F007E74" w:rsidR="0038335B" w:rsidRPr="009224D3" w:rsidRDefault="00F30B12" w:rsidP="00F264B5">
            <w:pPr>
              <w:pStyle w:val="Table10ptHeading-ASDEFCON"/>
              <w:rPr>
                <w:rFonts w:eastAsia="Verdana"/>
                <w:color w:val="FFFFFF" w:themeColor="background1"/>
                <w:sz w:val="18"/>
                <w:lang w:eastAsia="en-US"/>
              </w:rPr>
            </w:pPr>
            <w:r w:rsidRPr="009224D3">
              <w:rPr>
                <w:rFonts w:eastAsia="Verdana"/>
                <w:color w:val="FFFFFF" w:themeColor="background1"/>
                <w:lang w:eastAsia="en-US"/>
              </w:rPr>
              <w:t>Owner or Licensor</w:t>
            </w:r>
          </w:p>
        </w:tc>
        <w:tc>
          <w:tcPr>
            <w:tcW w:w="38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6AC6A5BB" w14:textId="77777777" w:rsidR="00F30B12" w:rsidRPr="00F264B5" w:rsidRDefault="00F30B12" w:rsidP="009E3428">
            <w:pPr>
              <w:pStyle w:val="Table10ptHeading-ASDEFCON"/>
              <w:rPr>
                <w:rFonts w:eastAsia="Verdana"/>
                <w:color w:val="FFFFFF" w:themeColor="background1"/>
                <w:lang w:eastAsia="en-US"/>
              </w:rPr>
            </w:pPr>
            <w:r w:rsidRPr="00F264B5">
              <w:rPr>
                <w:rFonts w:eastAsia="Verdana"/>
                <w:color w:val="FFFFFF" w:themeColor="background1"/>
                <w:lang w:eastAsia="en-US"/>
              </w:rPr>
              <w:t>Licence Terms</w:t>
            </w:r>
          </w:p>
        </w:tc>
      </w:tr>
      <w:tr w:rsidR="00F30B12" w:rsidRPr="003B09FE" w14:paraId="553FF61E" w14:textId="77777777" w:rsidTr="00575764">
        <w:tc>
          <w:tcPr>
            <w:tcW w:w="1475" w:type="dxa"/>
            <w:tcBorders>
              <w:top w:val="single" w:sz="4" w:space="0" w:color="FFFFFF" w:themeColor="background1"/>
              <w:left w:val="single" w:sz="4" w:space="0" w:color="000000"/>
              <w:bottom w:val="single" w:sz="4" w:space="0" w:color="000000"/>
              <w:right w:val="single" w:sz="4" w:space="0" w:color="000000"/>
              <w:tl2br w:val="nil"/>
              <w:tr2bl w:val="nil"/>
            </w:tcBorders>
            <w:shd w:val="clear" w:color="auto" w:fill="D9D9D9"/>
          </w:tcPr>
          <w:p w14:paraId="25F10AB5" w14:textId="77777777" w:rsidR="00F30B12" w:rsidRPr="008D4332" w:rsidRDefault="00F30B12" w:rsidP="00F264B5">
            <w:pPr>
              <w:pStyle w:val="Table10ptHeading-ASDEFCON"/>
            </w:pPr>
            <w:r w:rsidRPr="008D4332">
              <w:t>(a)</w:t>
            </w:r>
          </w:p>
        </w:tc>
        <w:tc>
          <w:tcPr>
            <w:tcW w:w="2177" w:type="dxa"/>
            <w:tcBorders>
              <w:top w:val="single" w:sz="4" w:space="0" w:color="FFFFFF" w:themeColor="background1"/>
            </w:tcBorders>
            <w:shd w:val="clear" w:color="auto" w:fill="D9D9D9"/>
          </w:tcPr>
          <w:p w14:paraId="2B347E73" w14:textId="77777777" w:rsidR="00F30B12" w:rsidRPr="008D4332" w:rsidRDefault="00F30B12" w:rsidP="00F264B5">
            <w:pPr>
              <w:pStyle w:val="Table10ptHeading-ASDEFCON"/>
            </w:pPr>
            <w:r w:rsidRPr="008D4332">
              <w:t>(b)</w:t>
            </w:r>
          </w:p>
        </w:tc>
        <w:tc>
          <w:tcPr>
            <w:tcW w:w="2693" w:type="dxa"/>
            <w:tcBorders>
              <w:top w:val="single" w:sz="4" w:space="0" w:color="FFFFFF" w:themeColor="background1"/>
            </w:tcBorders>
            <w:shd w:val="clear" w:color="auto" w:fill="D9D9D9"/>
          </w:tcPr>
          <w:p w14:paraId="17E3BA33" w14:textId="77777777" w:rsidR="00F30B12" w:rsidRPr="008D4332" w:rsidRDefault="00F30B12" w:rsidP="00F264B5">
            <w:pPr>
              <w:pStyle w:val="Table10ptHeading-ASDEFCON"/>
            </w:pPr>
            <w:r w:rsidRPr="008D4332">
              <w:t>(c)</w:t>
            </w:r>
          </w:p>
        </w:tc>
        <w:tc>
          <w:tcPr>
            <w:tcW w:w="2127" w:type="dxa"/>
            <w:tcBorders>
              <w:top w:val="single" w:sz="4" w:space="0" w:color="FFFFFF" w:themeColor="background1"/>
            </w:tcBorders>
            <w:shd w:val="clear" w:color="auto" w:fill="D9D9D9"/>
          </w:tcPr>
          <w:p w14:paraId="166B07C1" w14:textId="77777777" w:rsidR="00F30B12" w:rsidRPr="008D4332" w:rsidRDefault="00F30B12" w:rsidP="00F264B5">
            <w:pPr>
              <w:pStyle w:val="Table10ptHeading-ASDEFCON"/>
            </w:pPr>
            <w:r w:rsidRPr="008D4332">
              <w:t>(d)</w:t>
            </w:r>
          </w:p>
        </w:tc>
        <w:tc>
          <w:tcPr>
            <w:tcW w:w="2268" w:type="dxa"/>
            <w:tcBorders>
              <w:top w:val="single" w:sz="4" w:space="0" w:color="FFFFFF" w:themeColor="background1"/>
            </w:tcBorders>
            <w:shd w:val="clear" w:color="auto" w:fill="D9D9D9"/>
          </w:tcPr>
          <w:p w14:paraId="231526B2" w14:textId="77777777" w:rsidR="00F30B12" w:rsidRPr="008D4332" w:rsidRDefault="00F30B12" w:rsidP="00F264B5">
            <w:pPr>
              <w:pStyle w:val="Table10ptHeading-ASDEFCON"/>
            </w:pPr>
            <w:r w:rsidRPr="008D4332">
              <w:t>(e)</w:t>
            </w:r>
          </w:p>
        </w:tc>
        <w:tc>
          <w:tcPr>
            <w:tcW w:w="3889" w:type="dxa"/>
            <w:tcBorders>
              <w:top w:val="single" w:sz="4" w:space="0" w:color="FFFFFF" w:themeColor="background1"/>
              <w:left w:val="single" w:sz="4" w:space="0" w:color="000000"/>
              <w:bottom w:val="single" w:sz="4" w:space="0" w:color="000000"/>
              <w:right w:val="single" w:sz="4" w:space="0" w:color="000000"/>
              <w:tl2br w:val="nil"/>
              <w:tr2bl w:val="nil"/>
            </w:tcBorders>
            <w:shd w:val="clear" w:color="auto" w:fill="D9D9D9"/>
          </w:tcPr>
          <w:p w14:paraId="7D7A3B40" w14:textId="77777777" w:rsidR="00F30B12" w:rsidRPr="008D4332" w:rsidRDefault="00F30B12" w:rsidP="00F264B5">
            <w:pPr>
              <w:pStyle w:val="Table10ptHeading-ASDEFCON"/>
            </w:pPr>
            <w:r w:rsidRPr="008D4332">
              <w:t>(f)</w:t>
            </w:r>
          </w:p>
        </w:tc>
      </w:tr>
      <w:tr w:rsidR="00F30B12" w:rsidRPr="003B09FE" w14:paraId="77E9FFD6" w14:textId="77777777" w:rsidTr="00575764">
        <w:tc>
          <w:tcPr>
            <w:tcW w:w="1475" w:type="dxa"/>
            <w:tcBorders>
              <w:left w:val="single" w:sz="4" w:space="0" w:color="000000"/>
              <w:bottom w:val="single" w:sz="4" w:space="0" w:color="000000"/>
              <w:right w:val="single" w:sz="4" w:space="0" w:color="000000"/>
              <w:tl2br w:val="nil"/>
              <w:tr2bl w:val="nil"/>
            </w:tcBorders>
            <w:shd w:val="clear" w:color="auto" w:fill="auto"/>
          </w:tcPr>
          <w:p w14:paraId="11D1BE15" w14:textId="77777777" w:rsidR="00F30B12" w:rsidRPr="008D4332" w:rsidRDefault="0019486A" w:rsidP="00F264B5">
            <w:pPr>
              <w:pStyle w:val="Table8ptText-ASDEFCON"/>
            </w:pPr>
            <w:r>
              <w:t>G</w:t>
            </w:r>
            <w:r w:rsidR="00F30B12" w:rsidRPr="008D4332">
              <w:t>-</w:t>
            </w:r>
            <w:r>
              <w:t>C</w:t>
            </w:r>
            <w:r w:rsidR="00F30B12" w:rsidRPr="008D4332">
              <w:t>-1</w:t>
            </w:r>
          </w:p>
        </w:tc>
        <w:tc>
          <w:tcPr>
            <w:tcW w:w="2177" w:type="dxa"/>
            <w:shd w:val="clear" w:color="auto" w:fill="auto"/>
          </w:tcPr>
          <w:p w14:paraId="3675F5A9" w14:textId="77777777" w:rsidR="00F30B12" w:rsidRPr="008D4332" w:rsidRDefault="00F30B12" w:rsidP="00F264B5">
            <w:pPr>
              <w:pStyle w:val="Table8ptText-ASDEFCON"/>
            </w:pPr>
            <w:r w:rsidRPr="008D4332">
              <w:t>Hydrographic System</w:t>
            </w:r>
          </w:p>
        </w:tc>
        <w:tc>
          <w:tcPr>
            <w:tcW w:w="2693" w:type="dxa"/>
            <w:shd w:val="clear" w:color="auto" w:fill="auto"/>
          </w:tcPr>
          <w:p w14:paraId="665E198D" w14:textId="77777777" w:rsidR="00F30B12" w:rsidRPr="008D4332" w:rsidRDefault="00F30B12" w:rsidP="00F264B5">
            <w:pPr>
              <w:pStyle w:val="Table8ptText-ASDEFCON"/>
            </w:pPr>
            <w:r w:rsidRPr="008D4332">
              <w:t>XYZ Software V8.5 used in Support System</w:t>
            </w:r>
          </w:p>
        </w:tc>
        <w:tc>
          <w:tcPr>
            <w:tcW w:w="2127" w:type="dxa"/>
            <w:shd w:val="clear" w:color="auto" w:fill="auto"/>
          </w:tcPr>
          <w:p w14:paraId="4307292A" w14:textId="77777777" w:rsidR="00F30B12" w:rsidRPr="008D4332" w:rsidRDefault="00F30B12" w:rsidP="00F264B5">
            <w:pPr>
              <w:pStyle w:val="Table8ptText-ASDEFCON"/>
            </w:pPr>
            <w:proofErr w:type="spellStart"/>
            <w:r w:rsidRPr="008D4332">
              <w:t>Microvision</w:t>
            </w:r>
            <w:proofErr w:type="spellEnd"/>
            <w:r w:rsidRPr="008D4332">
              <w:t xml:space="preserve"> Pty Ltd.</w:t>
            </w:r>
          </w:p>
        </w:tc>
        <w:tc>
          <w:tcPr>
            <w:tcW w:w="2268" w:type="dxa"/>
            <w:shd w:val="clear" w:color="auto" w:fill="auto"/>
          </w:tcPr>
          <w:p w14:paraId="04C2FC2A" w14:textId="77777777" w:rsidR="00F30B12" w:rsidRPr="008D4332" w:rsidRDefault="00F30B12" w:rsidP="00F264B5">
            <w:pPr>
              <w:pStyle w:val="Table8ptText-ASDEFCON"/>
            </w:pPr>
            <w:proofErr w:type="spellStart"/>
            <w:r w:rsidRPr="008D4332">
              <w:t>Microvision</w:t>
            </w:r>
            <w:proofErr w:type="spellEnd"/>
            <w:r w:rsidRPr="008D4332">
              <w:t xml:space="preserve"> Pty Ltd.</w:t>
            </w:r>
          </w:p>
        </w:tc>
        <w:tc>
          <w:tcPr>
            <w:tcW w:w="3889" w:type="dxa"/>
            <w:tcBorders>
              <w:left w:val="single" w:sz="4" w:space="0" w:color="000000"/>
              <w:bottom w:val="single" w:sz="4" w:space="0" w:color="000000"/>
              <w:right w:val="single" w:sz="4" w:space="0" w:color="000000"/>
              <w:tl2br w:val="nil"/>
              <w:tr2bl w:val="nil"/>
            </w:tcBorders>
            <w:shd w:val="clear" w:color="auto" w:fill="auto"/>
          </w:tcPr>
          <w:p w14:paraId="47508ACF" w14:textId="77777777" w:rsidR="00F30B12" w:rsidRPr="008D4332" w:rsidRDefault="00F30B12" w:rsidP="00F264B5">
            <w:pPr>
              <w:pStyle w:val="Table8ptText-ASDEFCON"/>
            </w:pPr>
            <w:r w:rsidRPr="008D4332">
              <w:t>Same terms as per clause 5.</w:t>
            </w:r>
            <w:r w:rsidR="00012D24">
              <w:t>3</w:t>
            </w:r>
            <w:r w:rsidRPr="008D4332">
              <w:t xml:space="preserve"> except no permission to </w:t>
            </w:r>
            <w:proofErr w:type="spellStart"/>
            <w:r w:rsidRPr="008D4332">
              <w:t>sublicence</w:t>
            </w:r>
            <w:proofErr w:type="spellEnd"/>
            <w:r w:rsidRPr="008D4332">
              <w:t xml:space="preserve"> to ABC Pty Ltd.</w:t>
            </w:r>
          </w:p>
        </w:tc>
      </w:tr>
      <w:tr w:rsidR="00F30B12" w:rsidRPr="003B09FE" w14:paraId="7F95C2AF" w14:textId="77777777" w:rsidTr="00575764">
        <w:tc>
          <w:tcPr>
            <w:tcW w:w="1475" w:type="dxa"/>
            <w:tcBorders>
              <w:left w:val="single" w:sz="4" w:space="0" w:color="000000"/>
              <w:bottom w:val="single" w:sz="4" w:space="0" w:color="000000"/>
              <w:right w:val="single" w:sz="4" w:space="0" w:color="000000"/>
              <w:tl2br w:val="nil"/>
              <w:tr2bl w:val="nil"/>
            </w:tcBorders>
            <w:shd w:val="clear" w:color="auto" w:fill="auto"/>
          </w:tcPr>
          <w:p w14:paraId="6708B05F" w14:textId="77777777" w:rsidR="00F30B12" w:rsidRPr="008D4332" w:rsidRDefault="0019486A" w:rsidP="00F264B5">
            <w:pPr>
              <w:pStyle w:val="Table8ptText-ASDEFCON"/>
            </w:pPr>
            <w:r>
              <w:t>G</w:t>
            </w:r>
            <w:r w:rsidR="00F30B12" w:rsidRPr="008D4332">
              <w:t>-</w:t>
            </w:r>
            <w:r>
              <w:t>C</w:t>
            </w:r>
            <w:r w:rsidR="00F30B12" w:rsidRPr="008D4332">
              <w:t>-2</w:t>
            </w:r>
          </w:p>
        </w:tc>
        <w:tc>
          <w:tcPr>
            <w:tcW w:w="2177" w:type="dxa"/>
            <w:shd w:val="clear" w:color="auto" w:fill="auto"/>
          </w:tcPr>
          <w:p w14:paraId="536321A0" w14:textId="77777777" w:rsidR="00F30B12" w:rsidRPr="008D4332" w:rsidRDefault="00F30B12" w:rsidP="00F264B5">
            <w:pPr>
              <w:pStyle w:val="Table8ptText-ASDEFCON"/>
            </w:pPr>
            <w:r w:rsidRPr="008D4332">
              <w:t>Helicopter Landing System</w:t>
            </w:r>
          </w:p>
        </w:tc>
        <w:tc>
          <w:tcPr>
            <w:tcW w:w="2693" w:type="dxa"/>
            <w:shd w:val="clear" w:color="auto" w:fill="auto"/>
          </w:tcPr>
          <w:p w14:paraId="1D0DCD4C" w14:textId="77777777" w:rsidR="00F30B12" w:rsidRPr="008D4332" w:rsidRDefault="00F30B12" w:rsidP="00F264B5">
            <w:pPr>
              <w:pStyle w:val="Table8ptText-ASDEFCON"/>
            </w:pPr>
            <w:r w:rsidRPr="008D4332">
              <w:t>Maintenance Manual for Helicopter Landing System</w:t>
            </w:r>
          </w:p>
        </w:tc>
        <w:tc>
          <w:tcPr>
            <w:tcW w:w="2127" w:type="dxa"/>
            <w:shd w:val="clear" w:color="auto" w:fill="auto"/>
          </w:tcPr>
          <w:p w14:paraId="35898BBE" w14:textId="77777777" w:rsidR="00F30B12" w:rsidRPr="008D4332" w:rsidRDefault="00F30B12" w:rsidP="00F264B5">
            <w:pPr>
              <w:pStyle w:val="Table8ptText-ASDEFCON"/>
            </w:pPr>
            <w:r w:rsidRPr="008D4332">
              <w:t>Safe Landing Pty Ltd.</w:t>
            </w:r>
          </w:p>
        </w:tc>
        <w:tc>
          <w:tcPr>
            <w:tcW w:w="2268" w:type="dxa"/>
            <w:shd w:val="clear" w:color="auto" w:fill="auto"/>
          </w:tcPr>
          <w:p w14:paraId="78C2B529" w14:textId="77777777" w:rsidR="00F30B12" w:rsidRPr="008D4332" w:rsidRDefault="00F30B12" w:rsidP="00F264B5">
            <w:pPr>
              <w:pStyle w:val="Table8ptText-ASDEFCON"/>
            </w:pPr>
            <w:r w:rsidRPr="008D4332">
              <w:t>Safe Landing US Inc.</w:t>
            </w:r>
          </w:p>
        </w:tc>
        <w:tc>
          <w:tcPr>
            <w:tcW w:w="3889" w:type="dxa"/>
            <w:tcBorders>
              <w:left w:val="single" w:sz="4" w:space="0" w:color="000000"/>
              <w:bottom w:val="single" w:sz="4" w:space="0" w:color="000000"/>
              <w:right w:val="single" w:sz="4" w:space="0" w:color="000000"/>
              <w:tl2br w:val="nil"/>
              <w:tr2bl w:val="nil"/>
            </w:tcBorders>
            <w:shd w:val="clear" w:color="auto" w:fill="auto"/>
          </w:tcPr>
          <w:p w14:paraId="60ACEE7D" w14:textId="65428433" w:rsidR="00F30B12" w:rsidRPr="008D4332" w:rsidRDefault="008A4FA6" w:rsidP="00F264B5">
            <w:pPr>
              <w:pStyle w:val="Table8ptText-ASDEFCON"/>
            </w:pPr>
            <w:r>
              <w:t xml:space="preserve">Terms and conditions are as detailed at </w:t>
            </w:r>
            <w:hyperlink r:id="rId16" w:history="1">
              <w:r w:rsidR="008D2E94" w:rsidRPr="00575764">
                <w:rPr>
                  <w:rStyle w:val="Hyperlink"/>
                  <w14:textFill>
                    <w14:solidFill>
                      <w14:srgbClr w14:val="0000FF">
                        <w14:lumMod w14:val="75000"/>
                      </w14:srgbClr>
                    </w14:solidFill>
                  </w14:textFill>
                </w:rPr>
                <w:t>www.safelanding.com/manuals/HLS/termsandconditions.aspx</w:t>
              </w:r>
            </w:hyperlink>
            <w:r w:rsidRPr="00F264B5">
              <w:rPr>
                <w:color w:val="365F91" w:themeColor="accent1" w:themeShade="BF"/>
              </w:rPr>
              <w:t xml:space="preserve"> </w:t>
            </w:r>
            <w:r>
              <w:t>as at 1 July 2018</w:t>
            </w:r>
            <w:r w:rsidR="00993E06">
              <w:t>.</w:t>
            </w:r>
          </w:p>
          <w:p w14:paraId="4BEDDF21" w14:textId="776FBF11" w:rsidR="00F30B12" w:rsidRPr="008D4332" w:rsidRDefault="00F30B12">
            <w:pPr>
              <w:pStyle w:val="Table8ptText-ASDEFCON"/>
            </w:pPr>
            <w:r w:rsidRPr="008D4332">
              <w:t>The Commonwealth must pay to</w:t>
            </w:r>
            <w:r w:rsidRPr="008D4332">
              <w:rPr>
                <w:rFonts w:cs="Arial"/>
              </w:rPr>
              <w:t xml:space="preserve"> Safe Landing US Inc. </w:t>
            </w:r>
            <w:r w:rsidRPr="008D4332">
              <w:t>an annual licence fee of $3,000.00 starting 2 years after Final Acceptance</w:t>
            </w:r>
            <w:r w:rsidR="008A4FA6">
              <w:t xml:space="preserve"> as notified to the Commonwealth on 1 July 2018</w:t>
            </w:r>
            <w:r w:rsidRPr="008D4332">
              <w:t>.</w:t>
            </w:r>
          </w:p>
        </w:tc>
      </w:tr>
    </w:tbl>
    <w:p w14:paraId="2F5AC1A4" w14:textId="77777777" w:rsidR="00F30B12" w:rsidRDefault="00F30B12" w:rsidP="009E3428">
      <w:pPr>
        <w:pStyle w:val="ASDEFCONTitle"/>
        <w:rPr>
          <w:rFonts w:eastAsia="Calibri"/>
        </w:rPr>
      </w:pPr>
    </w:p>
    <w:p w14:paraId="47C3730A" w14:textId="77777777" w:rsidR="00F30B12" w:rsidRDefault="00F30B12">
      <w:pPr>
        <w:pStyle w:val="ASDEFCONTitle"/>
        <w:sectPr w:rsidR="00F30B12" w:rsidSect="003E5125">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1418" w:right="1304" w:bottom="1418" w:left="907" w:header="567" w:footer="284" w:gutter="0"/>
          <w:paperSrc w:first="257" w:other="257"/>
          <w:pgNumType w:start="1"/>
          <w:cols w:space="720"/>
          <w:docGrid w:linePitch="272"/>
        </w:sectPr>
      </w:pPr>
    </w:p>
    <w:p w14:paraId="302124E5" w14:textId="68A54B97" w:rsidR="00DF050C" w:rsidRPr="008822BB" w:rsidRDefault="008822BB">
      <w:pPr>
        <w:pStyle w:val="ASDEFCONTitle"/>
      </w:pPr>
      <w:r w:rsidRPr="001326D3">
        <w:lastRenderedPageBreak/>
        <w:t>COMMONWEALTH</w:t>
      </w:r>
      <w:r w:rsidR="00AC0622">
        <w:t xml:space="preserve"> T</w:t>
      </w:r>
      <w:r w:rsidRPr="001326D3">
        <w:t xml:space="preserve">D AND </w:t>
      </w:r>
      <w:r>
        <w:t xml:space="preserve">COMMONWEALTH </w:t>
      </w:r>
      <w:r w:rsidRPr="001326D3">
        <w:t>SOFTWARE (CORE)</w:t>
      </w:r>
    </w:p>
    <w:p w14:paraId="02912C01" w14:textId="77777777" w:rsidR="00C220D8" w:rsidRDefault="00BF7F71" w:rsidP="00F264B5">
      <w:pPr>
        <w:pStyle w:val="NoteToDrafters-ASDEFCON"/>
      </w:pPr>
      <w:r>
        <w:t xml:space="preserve">Note to drafters: </w:t>
      </w:r>
      <w:r w:rsidR="00C220D8">
        <w:t xml:space="preserve"> T</w:t>
      </w:r>
      <w:r w:rsidR="00C220D8" w:rsidRPr="00D84E30">
        <w:t xml:space="preserve">he Commonwealth’s default position </w:t>
      </w:r>
      <w:r w:rsidR="00C220D8">
        <w:t>is to not own IP created under the Contract</w:t>
      </w:r>
      <w:r w:rsidR="00BE0102">
        <w:t xml:space="preserve"> or a Subcontract</w:t>
      </w:r>
      <w:r w:rsidR="00C220D8">
        <w:t xml:space="preserve">.  However, in limited cases </w:t>
      </w:r>
      <w:r w:rsidR="00C220D8" w:rsidRPr="00D53F0D">
        <w:t>for national security</w:t>
      </w:r>
      <w:r w:rsidR="00C220D8">
        <w:t xml:space="preserve"> </w:t>
      </w:r>
      <w:r w:rsidR="00CE38DD">
        <w:t xml:space="preserve">and / </w:t>
      </w:r>
      <w:r w:rsidR="00C220D8">
        <w:t xml:space="preserve">or </w:t>
      </w:r>
      <w:r w:rsidR="00C220D8" w:rsidRPr="00D53F0D">
        <w:t>strategic interest reasons</w:t>
      </w:r>
      <w:r w:rsidR="00C220D8">
        <w:t xml:space="preserve">, the Commonwealth </w:t>
      </w:r>
      <w:r w:rsidR="00BE0102">
        <w:t>can require</w:t>
      </w:r>
      <w:r w:rsidR="00C220D8">
        <w:t xml:space="preserve"> ownership of IP in spe</w:t>
      </w:r>
      <w:r w:rsidR="00CE38DD">
        <w:t>cific items of TD or Software</w:t>
      </w:r>
      <w:r w:rsidR="00BE0102">
        <w:t xml:space="preserve"> by including </w:t>
      </w:r>
      <w:r w:rsidR="00993E06">
        <w:t xml:space="preserve"> / describing </w:t>
      </w:r>
      <w:r w:rsidR="00BE0102">
        <w:t>the TD or Software</w:t>
      </w:r>
      <w:r w:rsidR="00993E06">
        <w:t xml:space="preserve"> (applicable to that system)</w:t>
      </w:r>
      <w:r w:rsidR="00BE0102">
        <w:t xml:space="preserve"> </w:t>
      </w:r>
      <w:r w:rsidR="00C220D8">
        <w:t xml:space="preserve">in this </w:t>
      </w:r>
      <w:r w:rsidR="00BE0102">
        <w:t>A</w:t>
      </w:r>
      <w:r w:rsidR="00C220D8">
        <w:t xml:space="preserve">nnex </w:t>
      </w:r>
      <w:r w:rsidR="00993E06">
        <w:t xml:space="preserve">D </w:t>
      </w:r>
      <w:r w:rsidR="00C220D8">
        <w:t>prior to RFT release.</w:t>
      </w:r>
    </w:p>
    <w:p w14:paraId="1AE93DFA" w14:textId="0388EDC0" w:rsidR="008A7633" w:rsidRDefault="00993E06">
      <w:pPr>
        <w:pStyle w:val="NoteToDrafters-ASDEFCON"/>
      </w:pPr>
      <w:r>
        <w:t>A</w:t>
      </w:r>
      <w:r w:rsidR="00750B1B">
        <w:t xml:space="preserve">ny TD or Software that </w:t>
      </w:r>
      <w:r w:rsidR="00BE0102">
        <w:t xml:space="preserve">is listed in this </w:t>
      </w:r>
      <w:r>
        <w:t>a</w:t>
      </w:r>
      <w:r w:rsidR="00BE0102">
        <w:t>nnex</w:t>
      </w:r>
      <w:r w:rsidR="00750B1B">
        <w:t>, any new IP in th</w:t>
      </w:r>
      <w:r>
        <w:t>at</w:t>
      </w:r>
      <w:r w:rsidR="00750B1B">
        <w:t xml:space="preserve"> TD or Software</w:t>
      </w:r>
      <w:r w:rsidR="00C220D8">
        <w:t xml:space="preserve"> </w:t>
      </w:r>
      <w:r>
        <w:t xml:space="preserve">ownership </w:t>
      </w:r>
      <w:r w:rsidR="00C220D8">
        <w:t>is</w:t>
      </w:r>
      <w:r w:rsidR="00750B1B">
        <w:t xml:space="preserve"> </w:t>
      </w:r>
      <w:r w:rsidR="00BF7F71">
        <w:t>assign</w:t>
      </w:r>
      <w:r w:rsidR="00750B1B">
        <w:t>ed</w:t>
      </w:r>
      <w:r w:rsidR="00BF7F71">
        <w:t xml:space="preserve"> </w:t>
      </w:r>
      <w:r w:rsidR="00D2707B" w:rsidRPr="001326D3">
        <w:t>to the Commonwealth or its nominee</w:t>
      </w:r>
      <w:r w:rsidR="00C220D8">
        <w:t xml:space="preserve"> under clause 5.1.3</w:t>
      </w:r>
      <w:r>
        <w:t xml:space="preserve"> of the draft COC</w:t>
      </w:r>
      <w:r w:rsidR="00750B1B">
        <w:t xml:space="preserve">. </w:t>
      </w:r>
      <w:r>
        <w:t xml:space="preserve"> </w:t>
      </w:r>
      <w:r w:rsidR="002C2016">
        <w:t>Column (</w:t>
      </w:r>
      <w:r w:rsidR="00C220D8">
        <w:t>d</w:t>
      </w:r>
      <w:r w:rsidR="002C2016">
        <w:t xml:space="preserve">) should describe the </w:t>
      </w:r>
      <w:r w:rsidR="00D2707B">
        <w:t xml:space="preserve">category in </w:t>
      </w:r>
      <w:r w:rsidR="00825BBB">
        <w:t>sufficient detail as to enable the identification of TD or Software that comes within the relevant category.  Column (</w:t>
      </w:r>
      <w:r w:rsidR="00C220D8">
        <w:t>b</w:t>
      </w:r>
      <w:r w:rsidR="00825BBB">
        <w:t xml:space="preserve">) is </w:t>
      </w:r>
      <w:r w:rsidR="00750B1B">
        <w:t xml:space="preserve">to include a </w:t>
      </w:r>
      <w:r w:rsidR="00C220D8">
        <w:t>cross reference to</w:t>
      </w:r>
      <w:r w:rsidR="00750B1B">
        <w:t xml:space="preserve"> the Approved </w:t>
      </w:r>
      <w:r w:rsidR="00093623">
        <w:t>SS</w:t>
      </w:r>
      <w:r w:rsidR="00750B1B">
        <w:t xml:space="preserve">TDL </w:t>
      </w:r>
      <w:r w:rsidR="00B35D20">
        <w:t xml:space="preserve">or </w:t>
      </w:r>
      <w:r w:rsidR="00750B1B">
        <w:t>Approved S</w:t>
      </w:r>
      <w:r w:rsidR="00C220D8">
        <w:t>oftware List, where the relevant TD or Software is t</w:t>
      </w:r>
      <w:r w:rsidR="00CE38DD">
        <w:t>o be listed in greater detail</w:t>
      </w:r>
      <w:r w:rsidR="00750B1B">
        <w:t>.</w:t>
      </w:r>
    </w:p>
    <w:p w14:paraId="00FB521A" w14:textId="4FB1C299" w:rsidR="008A7633" w:rsidRDefault="00BF7F71">
      <w:pPr>
        <w:pStyle w:val="NoteToTenderers-ASDEFCON"/>
      </w:pPr>
      <w:r w:rsidRPr="001326D3">
        <w:t xml:space="preserve">Note to </w:t>
      </w:r>
      <w:r>
        <w:t>t</w:t>
      </w:r>
      <w:r w:rsidRPr="001326D3">
        <w:t xml:space="preserve">enderers: </w:t>
      </w:r>
      <w:r w:rsidR="00993E06">
        <w:t xml:space="preserve"> </w:t>
      </w:r>
      <w:r w:rsidRPr="00806AE5">
        <w:t xml:space="preserve">Tenderers are to identify </w:t>
      </w:r>
      <w:r>
        <w:t>in column (</w:t>
      </w:r>
      <w:r w:rsidR="00C220D8">
        <w:t>d</w:t>
      </w:r>
      <w:r>
        <w:t xml:space="preserve">) </w:t>
      </w:r>
      <w:r w:rsidR="00D4139D">
        <w:t xml:space="preserve">of </w:t>
      </w:r>
      <w:r w:rsidR="00EA4B23">
        <w:t xml:space="preserve">this </w:t>
      </w:r>
      <w:r w:rsidR="00993E06">
        <w:t>A</w:t>
      </w:r>
      <w:r w:rsidR="00D4139D">
        <w:t>nnex</w:t>
      </w:r>
      <w:r w:rsidR="00993E06">
        <w:t xml:space="preserve"> D</w:t>
      </w:r>
      <w:r w:rsidR="00D4139D">
        <w:t xml:space="preserve">, </w:t>
      </w:r>
      <w:r>
        <w:t>the</w:t>
      </w:r>
      <w:r w:rsidRPr="00806AE5">
        <w:t xml:space="preserve"> </w:t>
      </w:r>
      <w:r w:rsidR="00750B1B">
        <w:t xml:space="preserve">category or types of </w:t>
      </w:r>
      <w:r w:rsidRPr="00806AE5">
        <w:t xml:space="preserve">TD or Software </w:t>
      </w:r>
      <w:r w:rsidR="00D4139D">
        <w:t>relat</w:t>
      </w:r>
      <w:r w:rsidR="009A1B25">
        <w:t>ing</w:t>
      </w:r>
      <w:r w:rsidR="00D4139D">
        <w:t xml:space="preserve"> to</w:t>
      </w:r>
      <w:r>
        <w:t xml:space="preserve"> each item of </w:t>
      </w:r>
      <w:r w:rsidR="00D4139D">
        <w:t xml:space="preserve">Supplies </w:t>
      </w:r>
      <w:r>
        <w:t>shown below in column (</w:t>
      </w:r>
      <w:r w:rsidR="00645DA9">
        <w:t>c</w:t>
      </w:r>
      <w:r>
        <w:t>)</w:t>
      </w:r>
      <w:r w:rsidRPr="00806AE5">
        <w:t>.</w:t>
      </w:r>
      <w:r>
        <w:t xml:space="preserve">  </w:t>
      </w:r>
      <w:r w:rsidR="00750B1B">
        <w:t xml:space="preserve">For each item of TD or Software that falls within </w:t>
      </w:r>
      <w:r w:rsidR="009A1B25">
        <w:t>the category listed in column (</w:t>
      </w:r>
      <w:r w:rsidR="00645DA9">
        <w:t>d</w:t>
      </w:r>
      <w:r w:rsidR="009A1B25">
        <w:t>)</w:t>
      </w:r>
      <w:r w:rsidR="00750B1B">
        <w:t xml:space="preserve">, the IP </w:t>
      </w:r>
      <w:r w:rsidR="009A1B25">
        <w:t xml:space="preserve">relating to that item </w:t>
      </w:r>
      <w:r>
        <w:t>created under or in connection with the Contract</w:t>
      </w:r>
      <w:r w:rsidR="00993E06">
        <w:t>,</w:t>
      </w:r>
      <w:r w:rsidR="0074404C">
        <w:t xml:space="preserve"> </w:t>
      </w:r>
      <w:r w:rsidR="00993E06">
        <w:t xml:space="preserve">ownership </w:t>
      </w:r>
      <w:r>
        <w:t>will be assigned to the Commonwealth</w:t>
      </w:r>
      <w:r w:rsidR="009A1B25">
        <w:t xml:space="preserve">. </w:t>
      </w:r>
      <w:r w:rsidR="00645DA9">
        <w:t xml:space="preserve"> </w:t>
      </w:r>
      <w:r w:rsidR="009A1B25">
        <w:t xml:space="preserve">The relevant TD or Software </w:t>
      </w:r>
      <w:r>
        <w:t xml:space="preserve">is referred to as Commonwealth TD </w:t>
      </w:r>
      <w:r w:rsidR="009A1B25">
        <w:t xml:space="preserve">or </w:t>
      </w:r>
      <w:r>
        <w:t>Commonwealth Software</w:t>
      </w:r>
      <w:r w:rsidR="009A1B25">
        <w:t xml:space="preserve"> (as applicable)</w:t>
      </w:r>
      <w:r>
        <w:t>.</w:t>
      </w:r>
    </w:p>
    <w:p w14:paraId="6A223A41" w14:textId="16D48F7D" w:rsidR="00BF7F71" w:rsidRDefault="00BE0102" w:rsidP="00F264B5">
      <w:pPr>
        <w:pStyle w:val="NoteToTenderers-ASDEFCON"/>
      </w:pPr>
      <w:r>
        <w:t xml:space="preserve">If </w:t>
      </w:r>
      <w:r w:rsidR="00645DA9">
        <w:t xml:space="preserve">any Commonwealth TD and Commonwealth Software </w:t>
      </w:r>
      <w:r>
        <w:t>c</w:t>
      </w:r>
      <w:r w:rsidR="00645DA9">
        <w:t>ontain</w:t>
      </w:r>
      <w:r w:rsidR="008F48B4">
        <w:t>s</w:t>
      </w:r>
      <w:r w:rsidR="00645DA9">
        <w:t xml:space="preserve"> IP owned by the </w:t>
      </w:r>
      <w:r w:rsidR="00273389">
        <w:t>t</w:t>
      </w:r>
      <w:r w:rsidR="00645DA9">
        <w:t xml:space="preserve">enderer </w:t>
      </w:r>
      <w:r w:rsidR="008F48B4">
        <w:t xml:space="preserve">or a proposed subcontractor </w:t>
      </w:r>
      <w:r w:rsidR="00645DA9">
        <w:t xml:space="preserve">(being IP in existence prior to Effective Date or created </w:t>
      </w:r>
      <w:r>
        <w:t xml:space="preserve">outside </w:t>
      </w:r>
      <w:r w:rsidR="00645DA9">
        <w:t>the Contract</w:t>
      </w:r>
      <w:r>
        <w:t xml:space="preserve"> and Subcontracts</w:t>
      </w:r>
      <w:r w:rsidR="00645DA9">
        <w:t xml:space="preserve">), the Contractor is to </w:t>
      </w:r>
      <w:r>
        <w:t xml:space="preserve">grant a </w:t>
      </w:r>
      <w:r w:rsidR="00645DA9">
        <w:t xml:space="preserve">licence </w:t>
      </w:r>
      <w:r>
        <w:t xml:space="preserve">to </w:t>
      </w:r>
      <w:r w:rsidR="00645DA9">
        <w:t xml:space="preserve">the Commonwealth </w:t>
      </w:r>
      <w:r>
        <w:t xml:space="preserve">of that IP </w:t>
      </w:r>
      <w:r w:rsidR="00645DA9">
        <w:t xml:space="preserve">under clause 5.3 of the draft COC </w:t>
      </w:r>
      <w:r>
        <w:t>(</w:t>
      </w:r>
      <w:r w:rsidR="00645DA9">
        <w:t>subject to any proposed restrictions listed in Annex B</w:t>
      </w:r>
      <w:r>
        <w:t>)</w:t>
      </w:r>
      <w:r w:rsidR="00645DA9">
        <w:t xml:space="preserve">.  </w:t>
      </w:r>
      <w:r w:rsidR="009405CF">
        <w:t xml:space="preserve">Tenderers should note that such restrictions should not prevent the use of the Commonwealth TD or Commonwealth Software </w:t>
      </w:r>
      <w:r w:rsidR="005311F4">
        <w:t>as provided for in the Contract (</w:t>
      </w:r>
      <w:r w:rsidR="00CE38DD">
        <w:t xml:space="preserve">see </w:t>
      </w:r>
      <w:r w:rsidR="005311F4">
        <w:t>clause 5.16.1b</w:t>
      </w:r>
      <w:r w:rsidR="00645DA9">
        <w:t xml:space="preserve"> of the draft COC</w:t>
      </w:r>
      <w:r w:rsidR="005311F4">
        <w:t>).</w:t>
      </w:r>
    </w:p>
    <w:p w14:paraId="3E21C4CD" w14:textId="48B189A3" w:rsidR="0030367D" w:rsidRPr="009622DC" w:rsidRDefault="0074404C" w:rsidP="00F264B5">
      <w:pPr>
        <w:pStyle w:val="NoteToTenderers-ASDEFCON"/>
      </w:pPr>
      <w:r w:rsidRPr="0074404C">
        <w:t>T</w:t>
      </w:r>
      <w:r w:rsidR="00BF7F71" w:rsidRPr="0074404C">
        <w:t xml:space="preserve">his </w:t>
      </w:r>
      <w:r w:rsidR="001C56C8" w:rsidRPr="0074404C">
        <w:t>Annex</w:t>
      </w:r>
      <w:r w:rsidR="00BF7F71" w:rsidRPr="00CF482D">
        <w:t xml:space="preserve"> does not deal with licences</w:t>
      </w:r>
      <w:r w:rsidR="00BF7F71" w:rsidRPr="009622DC">
        <w:t xml:space="preserve"> of GFM that </w:t>
      </w:r>
      <w:r w:rsidR="005311F4" w:rsidRPr="009622DC">
        <w:t xml:space="preserve">are </w:t>
      </w:r>
      <w:r w:rsidR="00BF7F71" w:rsidRPr="009622DC">
        <w:t xml:space="preserve">provided by the Commonwealth to the Contractor </w:t>
      </w:r>
      <w:r w:rsidR="00645DA9" w:rsidRPr="009622DC">
        <w:t>(</w:t>
      </w:r>
      <w:r w:rsidR="00BF7F71" w:rsidRPr="009622DC">
        <w:t>see clause 5.</w:t>
      </w:r>
      <w:r w:rsidR="00012D24" w:rsidRPr="009622DC">
        <w:t xml:space="preserve">6 </w:t>
      </w:r>
      <w:r w:rsidR="00BF7F71" w:rsidRPr="009622DC">
        <w:t xml:space="preserve">of the </w:t>
      </w:r>
      <w:r>
        <w:t>dra</w:t>
      </w:r>
      <w:r w:rsidR="00E47746">
        <w:t>f</w:t>
      </w:r>
      <w:r>
        <w:t xml:space="preserve">t </w:t>
      </w:r>
      <w:r w:rsidR="00BF7F71" w:rsidRPr="0074404C">
        <w:t>COC</w:t>
      </w:r>
      <w:r w:rsidR="005311F4" w:rsidRPr="0074404C">
        <w:t xml:space="preserve"> and Attachment E</w:t>
      </w:r>
      <w:r w:rsidR="00CC7832" w:rsidRPr="009622DC">
        <w:t>)</w:t>
      </w:r>
      <w:r w:rsidR="00BF7F71" w:rsidRPr="009622DC">
        <w:t>.</w:t>
      </w:r>
    </w:p>
    <w:tbl>
      <w:tblPr>
        <w:tblW w:w="14709" w:type="dxa"/>
        <w:tblLayout w:type="fixed"/>
        <w:tblLook w:val="00A0" w:firstRow="1" w:lastRow="0" w:firstColumn="1" w:lastColumn="0" w:noHBand="0" w:noVBand="0"/>
      </w:tblPr>
      <w:tblGrid>
        <w:gridCol w:w="1242"/>
        <w:gridCol w:w="1276"/>
        <w:gridCol w:w="2090"/>
        <w:gridCol w:w="2362"/>
        <w:gridCol w:w="2126"/>
        <w:gridCol w:w="2410"/>
        <w:gridCol w:w="3203"/>
      </w:tblGrid>
      <w:tr w:rsidR="00645DA9" w:rsidRPr="002E60BC" w14:paraId="31164FA0" w14:textId="77777777" w:rsidTr="00455DF5">
        <w:trPr>
          <w:trHeight w:val="895"/>
        </w:trPr>
        <w:tc>
          <w:tcPr>
            <w:tcW w:w="1242"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cBorders>
            <w:shd w:val="clear" w:color="auto" w:fill="000000"/>
          </w:tcPr>
          <w:p w14:paraId="3087C99C"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Unique Line Item Description</w:t>
            </w:r>
          </w:p>
        </w:tc>
        <w:tc>
          <w:tcPr>
            <w:tcW w:w="1276"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644E370B" w14:textId="367A54CA" w:rsidR="00645DA9" w:rsidRPr="00F264B5" w:rsidRDefault="00645DA9" w:rsidP="00F264B5">
            <w:pPr>
              <w:pStyle w:val="Table10ptHeading-ASDEFCON"/>
              <w:rPr>
                <w:bCs/>
                <w:color w:val="FFFFFF" w:themeColor="background1"/>
                <w:sz w:val="18"/>
              </w:rPr>
            </w:pPr>
            <w:r w:rsidRPr="00F264B5">
              <w:rPr>
                <w:bCs/>
                <w:color w:val="FFFFFF" w:themeColor="background1"/>
                <w:sz w:val="18"/>
              </w:rPr>
              <w:t>Item Reference with</w:t>
            </w:r>
            <w:r w:rsidR="001F31FA" w:rsidRPr="00F264B5">
              <w:rPr>
                <w:bCs/>
                <w:color w:val="FFFFFF" w:themeColor="background1"/>
                <w:sz w:val="18"/>
              </w:rPr>
              <w:t>in</w:t>
            </w:r>
            <w:r w:rsidRPr="00F264B5">
              <w:rPr>
                <w:bCs/>
                <w:color w:val="FFFFFF" w:themeColor="background1"/>
                <w:sz w:val="18"/>
              </w:rPr>
              <w:t xml:space="preserve"> </w:t>
            </w:r>
            <w:r w:rsidR="00093623">
              <w:rPr>
                <w:bCs/>
                <w:color w:val="FFFFFF" w:themeColor="background1"/>
                <w:sz w:val="18"/>
              </w:rPr>
              <w:t>SS</w:t>
            </w:r>
            <w:r w:rsidRPr="00F264B5">
              <w:rPr>
                <w:bCs/>
                <w:color w:val="FFFFFF" w:themeColor="background1"/>
                <w:sz w:val="18"/>
              </w:rPr>
              <w:t>TDL / Software List</w:t>
            </w:r>
          </w:p>
        </w:tc>
        <w:tc>
          <w:tcPr>
            <w:tcW w:w="2090"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27A284E1"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Equipment/</w:t>
            </w:r>
            <w:r w:rsidRPr="00F264B5">
              <w:rPr>
                <w:bCs/>
                <w:color w:val="FFFFFF" w:themeColor="background1"/>
                <w:sz w:val="18"/>
              </w:rPr>
              <w:br/>
              <w:t>System/</w:t>
            </w:r>
            <w:r w:rsidRPr="00F264B5">
              <w:rPr>
                <w:bCs/>
                <w:color w:val="FFFFFF" w:themeColor="background1"/>
                <w:sz w:val="18"/>
              </w:rPr>
              <w:br/>
              <w:t>Subsystem/ Component/CI Name</w:t>
            </w:r>
          </w:p>
        </w:tc>
        <w:tc>
          <w:tcPr>
            <w:tcW w:w="2362"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20D06416"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Category of TD or Software</w:t>
            </w:r>
          </w:p>
        </w:tc>
        <w:tc>
          <w:tcPr>
            <w:tcW w:w="2126"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759C6A3E"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Name of Assignee</w:t>
            </w:r>
          </w:p>
        </w:tc>
        <w:tc>
          <w:tcPr>
            <w:tcW w:w="2410"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0CA4CCF4"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Restrictions on non-Commonwealth owned IP</w:t>
            </w:r>
          </w:p>
          <w:p w14:paraId="29576D01"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(refer Unique Line Item Description from Annex B if required)</w:t>
            </w:r>
          </w:p>
        </w:tc>
        <w:tc>
          <w:tcPr>
            <w:tcW w:w="3203" w:type="dxa"/>
            <w:tcBorders>
              <w:top w:val="single" w:sz="4" w:space="0" w:color="FFFFFF" w:themeColor="background1"/>
              <w:left w:val="single" w:sz="6" w:space="0" w:color="FFFFFF" w:themeColor="background1"/>
              <w:bottom w:val="single" w:sz="4" w:space="0" w:color="FFFFFF" w:themeColor="background1"/>
              <w:right w:val="single" w:sz="4" w:space="0" w:color="FFFFFF" w:themeColor="background1"/>
            </w:tcBorders>
            <w:shd w:val="clear" w:color="auto" w:fill="000000"/>
          </w:tcPr>
          <w:p w14:paraId="19FD9A54" w14:textId="77777777" w:rsidR="00645DA9" w:rsidRPr="00F264B5" w:rsidRDefault="00645DA9" w:rsidP="00F264B5">
            <w:pPr>
              <w:pStyle w:val="Table10ptHeading-ASDEFCON"/>
              <w:rPr>
                <w:bCs/>
                <w:color w:val="FFFFFF" w:themeColor="background1"/>
                <w:sz w:val="18"/>
              </w:rPr>
            </w:pPr>
            <w:r w:rsidRPr="00F264B5">
              <w:rPr>
                <w:bCs/>
                <w:color w:val="FFFFFF" w:themeColor="background1"/>
                <w:sz w:val="18"/>
              </w:rPr>
              <w:t>Restrictions on licences granted by the Commonwealth under clause 5.5.2 of the COC</w:t>
            </w:r>
          </w:p>
        </w:tc>
      </w:tr>
      <w:tr w:rsidR="00645DA9" w:rsidRPr="002E60BC" w14:paraId="1C060C91" w14:textId="77777777" w:rsidTr="00455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single" w:sz="4" w:space="0" w:color="FFFFFF" w:themeColor="background1"/>
            </w:tcBorders>
            <w:shd w:val="clear" w:color="auto" w:fill="D9D9D9"/>
          </w:tcPr>
          <w:p w14:paraId="3FF96F10" w14:textId="77777777" w:rsidR="00645DA9" w:rsidRPr="002E60BC" w:rsidRDefault="00645DA9" w:rsidP="009E3428">
            <w:pPr>
              <w:pStyle w:val="Table8ptHeading-ASDEFCON"/>
            </w:pPr>
            <w:r w:rsidRPr="002E60BC">
              <w:t>(a)</w:t>
            </w:r>
          </w:p>
        </w:tc>
        <w:tc>
          <w:tcPr>
            <w:tcW w:w="1276" w:type="dxa"/>
            <w:tcBorders>
              <w:top w:val="single" w:sz="4" w:space="0" w:color="FFFFFF" w:themeColor="background1"/>
            </w:tcBorders>
            <w:shd w:val="clear" w:color="auto" w:fill="D9D9D9"/>
          </w:tcPr>
          <w:p w14:paraId="5F268CA8" w14:textId="77777777" w:rsidR="00645DA9" w:rsidRPr="002E60BC" w:rsidRDefault="00645DA9" w:rsidP="009E3428">
            <w:pPr>
              <w:pStyle w:val="Table8ptHeading-ASDEFCON"/>
            </w:pPr>
            <w:r w:rsidRPr="002E60BC">
              <w:t>(b)</w:t>
            </w:r>
          </w:p>
        </w:tc>
        <w:tc>
          <w:tcPr>
            <w:tcW w:w="2090" w:type="dxa"/>
            <w:tcBorders>
              <w:top w:val="single" w:sz="4" w:space="0" w:color="FFFFFF" w:themeColor="background1"/>
            </w:tcBorders>
            <w:shd w:val="clear" w:color="auto" w:fill="D9D9D9"/>
          </w:tcPr>
          <w:p w14:paraId="64EEECAF" w14:textId="77777777" w:rsidR="00645DA9" w:rsidRPr="002E60BC" w:rsidRDefault="00645DA9" w:rsidP="009E3428">
            <w:pPr>
              <w:pStyle w:val="Table8ptHeading-ASDEFCON"/>
            </w:pPr>
            <w:r w:rsidRPr="002E60BC">
              <w:t>(c)</w:t>
            </w:r>
          </w:p>
        </w:tc>
        <w:tc>
          <w:tcPr>
            <w:tcW w:w="2362" w:type="dxa"/>
            <w:tcBorders>
              <w:top w:val="single" w:sz="4" w:space="0" w:color="FFFFFF" w:themeColor="background1"/>
            </w:tcBorders>
            <w:shd w:val="clear" w:color="auto" w:fill="D9D9D9"/>
          </w:tcPr>
          <w:p w14:paraId="3CFAE5BE" w14:textId="77777777" w:rsidR="00645DA9" w:rsidRPr="002E60BC" w:rsidRDefault="00645DA9" w:rsidP="009E3428">
            <w:pPr>
              <w:pStyle w:val="Table8ptHeading-ASDEFCON"/>
            </w:pPr>
            <w:r w:rsidRPr="002E60BC">
              <w:t>(d)</w:t>
            </w:r>
          </w:p>
        </w:tc>
        <w:tc>
          <w:tcPr>
            <w:tcW w:w="2126" w:type="dxa"/>
            <w:tcBorders>
              <w:top w:val="single" w:sz="4" w:space="0" w:color="FFFFFF" w:themeColor="background1"/>
            </w:tcBorders>
            <w:shd w:val="clear" w:color="auto" w:fill="D9D9D9"/>
          </w:tcPr>
          <w:p w14:paraId="004C80A5" w14:textId="77777777" w:rsidR="00645DA9" w:rsidRPr="002E60BC" w:rsidRDefault="00645DA9" w:rsidP="009E3428">
            <w:pPr>
              <w:pStyle w:val="Table8ptHeading-ASDEFCON"/>
            </w:pPr>
            <w:r w:rsidRPr="002E60BC">
              <w:t>(e)</w:t>
            </w:r>
          </w:p>
        </w:tc>
        <w:tc>
          <w:tcPr>
            <w:tcW w:w="2410" w:type="dxa"/>
            <w:tcBorders>
              <w:top w:val="single" w:sz="4" w:space="0" w:color="FFFFFF" w:themeColor="background1"/>
            </w:tcBorders>
            <w:shd w:val="clear" w:color="auto" w:fill="D9D9D9"/>
          </w:tcPr>
          <w:p w14:paraId="11EFEC85" w14:textId="77777777" w:rsidR="00645DA9" w:rsidRPr="002E60BC" w:rsidRDefault="00645DA9" w:rsidP="009E3428">
            <w:pPr>
              <w:pStyle w:val="Table8ptHeading-ASDEFCON"/>
            </w:pPr>
            <w:r w:rsidRPr="002E60BC">
              <w:t>(f)</w:t>
            </w:r>
          </w:p>
        </w:tc>
        <w:tc>
          <w:tcPr>
            <w:tcW w:w="3203" w:type="dxa"/>
            <w:tcBorders>
              <w:top w:val="single" w:sz="4" w:space="0" w:color="FFFFFF" w:themeColor="background1"/>
            </w:tcBorders>
            <w:shd w:val="clear" w:color="auto" w:fill="D9D9D9"/>
          </w:tcPr>
          <w:p w14:paraId="3C517519" w14:textId="77777777" w:rsidR="00645DA9" w:rsidRPr="002E60BC" w:rsidRDefault="00645DA9" w:rsidP="009E3428">
            <w:pPr>
              <w:pStyle w:val="Table8ptHeading-ASDEFCON"/>
            </w:pPr>
            <w:r>
              <w:t>(g)</w:t>
            </w:r>
          </w:p>
        </w:tc>
      </w:tr>
      <w:tr w:rsidR="00645DA9" w:rsidRPr="002E60BC" w14:paraId="7B6829BB"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2F1CE37B" w14:textId="77777777" w:rsidR="00645DA9" w:rsidRPr="00FC674C" w:rsidRDefault="00645DA9" w:rsidP="009E3428">
            <w:pPr>
              <w:pStyle w:val="Table8ptText-ASDEFCON"/>
            </w:pPr>
            <w:r w:rsidRPr="00FC674C">
              <w:t>G-D-1</w:t>
            </w:r>
          </w:p>
        </w:tc>
        <w:tc>
          <w:tcPr>
            <w:tcW w:w="1276" w:type="dxa"/>
          </w:tcPr>
          <w:p w14:paraId="024FA022" w14:textId="77777777" w:rsidR="00645DA9" w:rsidRPr="00FC674C" w:rsidRDefault="001F040F" w:rsidP="009E3428">
            <w:pPr>
              <w:pStyle w:val="Table8ptText-ASDEFCON"/>
              <w:rPr>
                <w:b/>
              </w:rPr>
            </w:pPr>
            <w:r w:rsidRPr="00FC674C">
              <w:t>ABC #1299</w:t>
            </w:r>
          </w:p>
        </w:tc>
        <w:tc>
          <w:tcPr>
            <w:tcW w:w="2090" w:type="dxa"/>
          </w:tcPr>
          <w:p w14:paraId="43BEDF8A" w14:textId="77777777" w:rsidR="00645DA9" w:rsidRPr="00FC674C" w:rsidRDefault="00645DA9" w:rsidP="009E3428">
            <w:pPr>
              <w:pStyle w:val="Table8ptText-ASDEFCON"/>
            </w:pPr>
            <w:r w:rsidRPr="00FC674C">
              <w:t>Communication System</w:t>
            </w:r>
          </w:p>
        </w:tc>
        <w:tc>
          <w:tcPr>
            <w:tcW w:w="2362" w:type="dxa"/>
          </w:tcPr>
          <w:p w14:paraId="0C928AE7" w14:textId="77777777" w:rsidR="00645DA9" w:rsidRPr="00FC674C" w:rsidRDefault="00645DA9" w:rsidP="009E3428">
            <w:pPr>
              <w:pStyle w:val="Table8ptText-ASDEFCON"/>
            </w:pPr>
            <w:r w:rsidRPr="00FC674C">
              <w:t>Cryptographic software and manuals.</w:t>
            </w:r>
          </w:p>
        </w:tc>
        <w:tc>
          <w:tcPr>
            <w:tcW w:w="2126" w:type="dxa"/>
          </w:tcPr>
          <w:p w14:paraId="6CE77B42" w14:textId="77777777" w:rsidR="00645DA9" w:rsidRPr="00FC674C" w:rsidRDefault="00645DA9" w:rsidP="009E3428">
            <w:pPr>
              <w:pStyle w:val="Table8ptText-ASDEFCON"/>
            </w:pPr>
            <w:r w:rsidRPr="00FC674C">
              <w:t>Commonwealth</w:t>
            </w:r>
          </w:p>
        </w:tc>
        <w:tc>
          <w:tcPr>
            <w:tcW w:w="2410" w:type="dxa"/>
          </w:tcPr>
          <w:p w14:paraId="07708DCA" w14:textId="77777777" w:rsidR="00645DA9" w:rsidRPr="00FC674C" w:rsidRDefault="00645DA9" w:rsidP="009E3428">
            <w:pPr>
              <w:pStyle w:val="Table8ptText-ASDEFCON"/>
            </w:pPr>
            <w:r w:rsidRPr="00FC674C">
              <w:t>Contractor owns IP in crypto diagrams.  For restrictions see item G-B-6 of Annex B.</w:t>
            </w:r>
          </w:p>
        </w:tc>
        <w:tc>
          <w:tcPr>
            <w:tcW w:w="3203" w:type="dxa"/>
          </w:tcPr>
          <w:p w14:paraId="03FC26C6" w14:textId="77777777" w:rsidR="00645DA9" w:rsidRPr="00FC674C" w:rsidRDefault="00645DA9" w:rsidP="009E3428">
            <w:pPr>
              <w:pStyle w:val="Table8ptText-ASDEFCON"/>
            </w:pPr>
            <w:r w:rsidRPr="00FC674C">
              <w:t xml:space="preserve">The Contractor may use solely for the purpose of installation and configuration on XYZ subsystem and must not </w:t>
            </w:r>
            <w:proofErr w:type="spellStart"/>
            <w:r w:rsidRPr="00FC674C">
              <w:t>sublicence</w:t>
            </w:r>
            <w:proofErr w:type="spellEnd"/>
            <w:r w:rsidRPr="00FC674C">
              <w:t xml:space="preserve"> any of the IP in the Technical Data (see also Part B).</w:t>
            </w:r>
          </w:p>
        </w:tc>
      </w:tr>
      <w:tr w:rsidR="00645DA9" w:rsidRPr="002E60BC" w14:paraId="2353D6E5"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6615E6CA" w14:textId="77777777" w:rsidR="00645DA9" w:rsidRPr="00FC674C" w:rsidRDefault="00645DA9" w:rsidP="009E3428">
            <w:pPr>
              <w:pStyle w:val="Table8ptText-ASDEFCON"/>
            </w:pPr>
            <w:r w:rsidRPr="00FC674C">
              <w:t>G-D-2</w:t>
            </w:r>
          </w:p>
        </w:tc>
        <w:tc>
          <w:tcPr>
            <w:tcW w:w="1276" w:type="dxa"/>
          </w:tcPr>
          <w:p w14:paraId="7143B6F6" w14:textId="77777777" w:rsidR="00645DA9" w:rsidRPr="00FC674C" w:rsidRDefault="001F040F" w:rsidP="009E3428">
            <w:pPr>
              <w:pStyle w:val="Table8ptText-ASDEFCON"/>
              <w:rPr>
                <w:b/>
              </w:rPr>
            </w:pPr>
            <w:r w:rsidRPr="00FC674C">
              <w:t>ABC #1976</w:t>
            </w:r>
          </w:p>
        </w:tc>
        <w:tc>
          <w:tcPr>
            <w:tcW w:w="2090" w:type="dxa"/>
          </w:tcPr>
          <w:p w14:paraId="4DCEE491" w14:textId="77777777" w:rsidR="00645DA9" w:rsidRPr="00FC674C" w:rsidRDefault="00645DA9" w:rsidP="009E3428">
            <w:pPr>
              <w:pStyle w:val="Table8ptText-ASDEFCON"/>
            </w:pPr>
            <w:r w:rsidRPr="00FC674C">
              <w:t>Hydrographic System</w:t>
            </w:r>
          </w:p>
        </w:tc>
        <w:tc>
          <w:tcPr>
            <w:tcW w:w="2362" w:type="dxa"/>
          </w:tcPr>
          <w:p w14:paraId="1523696B" w14:textId="77777777" w:rsidR="00645DA9" w:rsidRPr="00FC674C" w:rsidRDefault="00645DA9" w:rsidP="009E3428">
            <w:pPr>
              <w:pStyle w:val="Table8ptText-ASDEFCON"/>
            </w:pPr>
            <w:r w:rsidRPr="00FC674C">
              <w:t>XYZ environmental operations manual.</w:t>
            </w:r>
          </w:p>
        </w:tc>
        <w:tc>
          <w:tcPr>
            <w:tcW w:w="2126" w:type="dxa"/>
          </w:tcPr>
          <w:p w14:paraId="0A8FE014" w14:textId="77777777" w:rsidR="00645DA9" w:rsidRPr="00FC674C" w:rsidRDefault="00645DA9" w:rsidP="009E3428">
            <w:pPr>
              <w:pStyle w:val="Table8ptText-ASDEFCON"/>
            </w:pPr>
            <w:r w:rsidRPr="00FC674C">
              <w:t>Commonwealth</w:t>
            </w:r>
          </w:p>
        </w:tc>
        <w:tc>
          <w:tcPr>
            <w:tcW w:w="2410" w:type="dxa"/>
          </w:tcPr>
          <w:p w14:paraId="4C940734" w14:textId="77777777" w:rsidR="00645DA9" w:rsidRPr="00FC674C" w:rsidRDefault="00645DA9" w:rsidP="009E3428">
            <w:pPr>
              <w:pStyle w:val="Table8ptText-ASDEFCON"/>
              <w:rPr>
                <w:rFonts w:cs="Arial"/>
              </w:rPr>
            </w:pPr>
            <w:r w:rsidRPr="00FC674C">
              <w:t>Nil</w:t>
            </w:r>
            <w:r w:rsidRPr="00FC674C">
              <w:rPr>
                <w:rFonts w:cs="Arial"/>
              </w:rPr>
              <w:t xml:space="preserve"> </w:t>
            </w:r>
          </w:p>
        </w:tc>
        <w:tc>
          <w:tcPr>
            <w:tcW w:w="3203" w:type="dxa"/>
          </w:tcPr>
          <w:p w14:paraId="65E5289C" w14:textId="77777777" w:rsidR="00645DA9" w:rsidRPr="00FC674C" w:rsidRDefault="00645DA9" w:rsidP="009E3428">
            <w:pPr>
              <w:pStyle w:val="Table8ptText-ASDEFCON"/>
            </w:pPr>
            <w:r w:rsidRPr="00FC674C">
              <w:t>The Contractor may use solely for the purpose of installation and configuration on XYZ subsystem</w:t>
            </w:r>
            <w:r w:rsidRPr="00FC674C">
              <w:rPr>
                <w:rFonts w:cs="Arial"/>
              </w:rPr>
              <w:t xml:space="preserve"> and must not </w:t>
            </w:r>
            <w:proofErr w:type="spellStart"/>
            <w:r w:rsidRPr="00FC674C">
              <w:rPr>
                <w:rFonts w:cs="Arial"/>
              </w:rPr>
              <w:t>sublicence</w:t>
            </w:r>
            <w:proofErr w:type="spellEnd"/>
            <w:r w:rsidRPr="00FC674C">
              <w:rPr>
                <w:rFonts w:cs="Arial"/>
              </w:rPr>
              <w:t xml:space="preserve"> any of the IP in the Software.</w:t>
            </w:r>
          </w:p>
        </w:tc>
      </w:tr>
      <w:tr w:rsidR="00645DA9" w:rsidRPr="002E60BC" w14:paraId="3467D9C4"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6267CA15" w14:textId="77777777" w:rsidR="00645DA9" w:rsidRPr="00FC674C" w:rsidRDefault="00645DA9" w:rsidP="009E3428">
            <w:pPr>
              <w:pStyle w:val="Table8ptText-ASDEFCON"/>
            </w:pPr>
            <w:r w:rsidRPr="00FC674C">
              <w:lastRenderedPageBreak/>
              <w:t>G-D-3</w:t>
            </w:r>
          </w:p>
        </w:tc>
        <w:tc>
          <w:tcPr>
            <w:tcW w:w="1276" w:type="dxa"/>
          </w:tcPr>
          <w:p w14:paraId="42C07EFD" w14:textId="77777777" w:rsidR="00645DA9" w:rsidRPr="00FC674C" w:rsidRDefault="001F040F" w:rsidP="009E3428">
            <w:pPr>
              <w:pStyle w:val="Table8ptText-ASDEFCON"/>
              <w:rPr>
                <w:b/>
              </w:rPr>
            </w:pPr>
            <w:r w:rsidRPr="00FC674C">
              <w:t>ABC #1982</w:t>
            </w:r>
          </w:p>
        </w:tc>
        <w:tc>
          <w:tcPr>
            <w:tcW w:w="2090" w:type="dxa"/>
          </w:tcPr>
          <w:p w14:paraId="6DD4974F" w14:textId="77777777" w:rsidR="00645DA9" w:rsidRPr="00FC674C" w:rsidRDefault="00645DA9" w:rsidP="009E3428">
            <w:pPr>
              <w:pStyle w:val="Table8ptText-ASDEFCON"/>
            </w:pPr>
            <w:r w:rsidRPr="00FC674C">
              <w:t>Combat Management System</w:t>
            </w:r>
          </w:p>
        </w:tc>
        <w:tc>
          <w:tcPr>
            <w:tcW w:w="2362" w:type="dxa"/>
          </w:tcPr>
          <w:p w14:paraId="0FBDA504" w14:textId="77777777" w:rsidR="00645DA9" w:rsidRPr="00FC674C" w:rsidRDefault="00645DA9" w:rsidP="009E3428">
            <w:pPr>
              <w:pStyle w:val="Table8ptText-ASDEFCON"/>
            </w:pPr>
            <w:r w:rsidRPr="00FC674C">
              <w:t>Operation and maintenance manuals for XYZ combat management system.</w:t>
            </w:r>
          </w:p>
        </w:tc>
        <w:tc>
          <w:tcPr>
            <w:tcW w:w="2126" w:type="dxa"/>
          </w:tcPr>
          <w:p w14:paraId="797052E8" w14:textId="77777777" w:rsidR="00645DA9" w:rsidRPr="00FC674C" w:rsidRDefault="00645DA9" w:rsidP="009E3428">
            <w:pPr>
              <w:pStyle w:val="Table8ptText-ASDEFCON"/>
            </w:pPr>
            <w:r w:rsidRPr="00FC674C">
              <w:t>ABC Pty Ltd (via the Commonwealth).</w:t>
            </w:r>
          </w:p>
        </w:tc>
        <w:tc>
          <w:tcPr>
            <w:tcW w:w="2410" w:type="dxa"/>
          </w:tcPr>
          <w:p w14:paraId="652980EB" w14:textId="77777777" w:rsidR="00645DA9" w:rsidRPr="00FC674C" w:rsidRDefault="00645DA9" w:rsidP="009E3428">
            <w:pPr>
              <w:pStyle w:val="Table8ptText-ASDEFCON"/>
            </w:pPr>
            <w:r w:rsidRPr="00FC674C">
              <w:t>Nil</w:t>
            </w:r>
          </w:p>
        </w:tc>
        <w:tc>
          <w:tcPr>
            <w:tcW w:w="3203" w:type="dxa"/>
          </w:tcPr>
          <w:p w14:paraId="0443B448" w14:textId="77777777" w:rsidR="00645DA9" w:rsidRPr="00FC674C" w:rsidRDefault="00645DA9" w:rsidP="009E3428">
            <w:pPr>
              <w:pStyle w:val="Table8ptText-ASDEFCON"/>
            </w:pPr>
            <w:r w:rsidRPr="00FC674C">
              <w:t xml:space="preserve">The Contractor may use solely for the purpose of installation and configuration on XYZ subsystem and must not </w:t>
            </w:r>
            <w:proofErr w:type="spellStart"/>
            <w:r w:rsidRPr="00FC674C">
              <w:t>sublicence</w:t>
            </w:r>
            <w:proofErr w:type="spellEnd"/>
            <w:r w:rsidRPr="00FC674C">
              <w:t xml:space="preserve"> any of the IP in the Technical Data.</w:t>
            </w:r>
          </w:p>
        </w:tc>
      </w:tr>
    </w:tbl>
    <w:p w14:paraId="0F1A031B" w14:textId="77777777" w:rsidR="008822BB" w:rsidRDefault="008822BB" w:rsidP="009E3428">
      <w:pPr>
        <w:pStyle w:val="ASDEFCONNormal"/>
      </w:pPr>
    </w:p>
    <w:p w14:paraId="73F5E08C" w14:textId="77777777" w:rsidR="00C40C86" w:rsidRPr="001326D3" w:rsidRDefault="00C40C86" w:rsidP="002D6A6D">
      <w:pPr>
        <w:sectPr w:rsidR="00C40C86" w:rsidRPr="001326D3" w:rsidSect="003E5125">
          <w:headerReference w:type="default" r:id="rId23"/>
          <w:footerReference w:type="default" r:id="rId24"/>
          <w:pgSz w:w="16840" w:h="11907" w:orient="landscape" w:code="9"/>
          <w:pgMar w:top="1418" w:right="822" w:bottom="1418" w:left="1276" w:header="567" w:footer="567" w:gutter="0"/>
          <w:paperSrc w:first="257" w:other="257"/>
          <w:pgNumType w:start="1"/>
          <w:cols w:space="720"/>
          <w:docGrid w:linePitch="272"/>
        </w:sectPr>
      </w:pPr>
    </w:p>
    <w:p w14:paraId="64F5714B" w14:textId="67301B14" w:rsidR="008A7633" w:rsidRDefault="00925BEF" w:rsidP="009E3428">
      <w:pPr>
        <w:pStyle w:val="ASDEFCONTitle"/>
      </w:pPr>
      <w:r>
        <w:lastRenderedPageBreak/>
        <w:t>excluded</w:t>
      </w:r>
      <w:r w:rsidR="00006E1D">
        <w:t xml:space="preserve"> parties</w:t>
      </w:r>
    </w:p>
    <w:p w14:paraId="32335C4A" w14:textId="06754D00" w:rsidR="00EE1006" w:rsidRDefault="00EE1006" w:rsidP="00F264B5">
      <w:pPr>
        <w:pStyle w:val="NoteToDrafters-ASDEFCON"/>
      </w:pPr>
      <w:r>
        <w:t xml:space="preserve">Note to drafters: </w:t>
      </w:r>
      <w:r w:rsidR="00CE38DD">
        <w:t xml:space="preserve"> </w:t>
      </w:r>
      <w:r w:rsidR="00AB10EA">
        <w:t xml:space="preserve">Before agreeing to any proposed Excluded Parties in this </w:t>
      </w:r>
      <w:r w:rsidR="001C56C8">
        <w:t>Annex</w:t>
      </w:r>
      <w:r w:rsidR="0074404C">
        <w:t xml:space="preserve"> E</w:t>
      </w:r>
      <w:r w:rsidR="00AB10EA">
        <w:t xml:space="preserve">, </w:t>
      </w:r>
      <w:r w:rsidR="00273389">
        <w:t>d</w:t>
      </w:r>
      <w:r w:rsidR="00AB10EA">
        <w:t xml:space="preserve">rafters should </w:t>
      </w:r>
      <w:r w:rsidR="00500323">
        <w:t xml:space="preserve">ensure that the Capability </w:t>
      </w:r>
      <w:r w:rsidR="00167D44">
        <w:t xml:space="preserve">System’s </w:t>
      </w:r>
      <w:r w:rsidR="00500323">
        <w:t>Life</w:t>
      </w:r>
      <w:r w:rsidR="000A1626">
        <w:t>-</w:t>
      </w:r>
      <w:r w:rsidR="00500323">
        <w:t>of</w:t>
      </w:r>
      <w:r w:rsidR="000A1626">
        <w:t>-</w:t>
      </w:r>
      <w:r w:rsidR="00500323">
        <w:t>Type</w:t>
      </w:r>
      <w:r w:rsidR="00AB10EA">
        <w:t xml:space="preserve"> requi</w:t>
      </w:r>
      <w:r w:rsidR="00B35D20">
        <w:t>rements are not unduly affected</w:t>
      </w:r>
      <w:r w:rsidR="00AB10EA">
        <w:t>.</w:t>
      </w:r>
    </w:p>
    <w:p w14:paraId="77683EAC" w14:textId="05A3A163" w:rsidR="00EE1006" w:rsidRPr="009622DC" w:rsidRDefault="00EE1006" w:rsidP="00F264B5">
      <w:pPr>
        <w:pStyle w:val="NoteToTenderers-ASDEFCON"/>
      </w:pPr>
      <w:r w:rsidRPr="001326D3">
        <w:t xml:space="preserve">Note to </w:t>
      </w:r>
      <w:r>
        <w:t>tenderers</w:t>
      </w:r>
      <w:r w:rsidRPr="001326D3">
        <w:t>:</w:t>
      </w:r>
      <w:r>
        <w:t xml:space="preserve"> </w:t>
      </w:r>
      <w:r w:rsidRPr="003D7C52">
        <w:t xml:space="preserve"> </w:t>
      </w:r>
      <w:r w:rsidR="00AB10EA" w:rsidRPr="00BE0102">
        <w:t>The listing of Excluded Parties will only be agreed</w:t>
      </w:r>
      <w:r w:rsidR="00CE38DD" w:rsidRPr="00BE0102">
        <w:t xml:space="preserve"> to</w:t>
      </w:r>
      <w:r w:rsidR="00AB10EA" w:rsidRPr="009622DC">
        <w:t xml:space="preserve"> by the Commonwealth in exceptional circumstances to prohibit certain competitors from being Commonwealth Service Providers for the sole purpos</w:t>
      </w:r>
      <w:r w:rsidR="00CE38DD" w:rsidRPr="009622DC">
        <w:t>e</w:t>
      </w:r>
      <w:r w:rsidR="00AB10EA" w:rsidRPr="009622DC">
        <w:t xml:space="preserve"> of the licences granted under clauses 5.3.3a and </w:t>
      </w:r>
      <w:proofErr w:type="gramStart"/>
      <w:r w:rsidR="00AB10EA" w:rsidRPr="009622DC">
        <w:t>5.7.1b(</w:t>
      </w:r>
      <w:proofErr w:type="spellStart"/>
      <w:proofErr w:type="gramEnd"/>
      <w:r w:rsidR="00AB10EA" w:rsidRPr="009622DC">
        <w:t>i</w:t>
      </w:r>
      <w:proofErr w:type="spellEnd"/>
      <w:r w:rsidR="00AB10EA" w:rsidRPr="009622DC">
        <w:t xml:space="preserve">) of the draft COC.  </w:t>
      </w:r>
      <w:r w:rsidR="00B97F4E" w:rsidRPr="00872F39">
        <w:t xml:space="preserve">However, the Commonwealth will be permitted to grant </w:t>
      </w:r>
      <w:proofErr w:type="spellStart"/>
      <w:r w:rsidR="00B97F4E" w:rsidRPr="00872F39">
        <w:t>Sublicences</w:t>
      </w:r>
      <w:proofErr w:type="spellEnd"/>
      <w:r w:rsidR="00B97F4E" w:rsidRPr="00872F39">
        <w:t xml:space="preserve"> to Excluded Parties in other circumstances </w:t>
      </w:r>
      <w:r w:rsidR="00BE0102" w:rsidRPr="008F48B4">
        <w:t xml:space="preserve">where </w:t>
      </w:r>
      <w:r w:rsidR="00B97F4E" w:rsidRPr="00872F39">
        <w:t>permitted under clause 5 of the draft CO</w:t>
      </w:r>
      <w:r w:rsidR="00CE38DD" w:rsidRPr="008F48B4">
        <w:t>C</w:t>
      </w:r>
      <w:r w:rsidR="00BE0102" w:rsidRPr="008F48B4">
        <w:t>.</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2566"/>
        <w:gridCol w:w="3262"/>
        <w:gridCol w:w="7780"/>
      </w:tblGrid>
      <w:tr w:rsidR="00BF4F0D" w:rsidRPr="002E60BC" w14:paraId="4077A4F2" w14:textId="77777777" w:rsidTr="002D6A6D">
        <w:trPr>
          <w:trHeight w:val="462"/>
          <w:tblHeader/>
        </w:trPr>
        <w:tc>
          <w:tcPr>
            <w:tcW w:w="1276" w:type="dxa"/>
            <w:tcBorders>
              <w:top w:val="single" w:sz="4" w:space="0" w:color="FFFFFF"/>
              <w:left w:val="single" w:sz="4" w:space="0" w:color="FFFFFF"/>
              <w:bottom w:val="single" w:sz="4" w:space="0" w:color="FFFFFF"/>
              <w:right w:val="single" w:sz="4" w:space="0" w:color="FFFFFF"/>
            </w:tcBorders>
            <w:shd w:val="clear" w:color="auto" w:fill="000000"/>
          </w:tcPr>
          <w:p w14:paraId="75394ABC" w14:textId="77777777" w:rsidR="00BF4F0D" w:rsidRPr="00F264B5" w:rsidRDefault="00BF4F0D" w:rsidP="00F264B5">
            <w:pPr>
              <w:pStyle w:val="Table10ptHeading-ASDEFCON"/>
              <w:rPr>
                <w:bCs/>
                <w:color w:val="FFFFFF" w:themeColor="background1"/>
                <w:sz w:val="18"/>
              </w:rPr>
            </w:pPr>
            <w:r w:rsidRPr="00F264B5">
              <w:rPr>
                <w:bCs/>
                <w:color w:val="FFFFFF" w:themeColor="background1"/>
                <w:sz w:val="18"/>
              </w:rPr>
              <w:t>Unique Line Item Description</w:t>
            </w:r>
          </w:p>
        </w:tc>
        <w:tc>
          <w:tcPr>
            <w:tcW w:w="2566" w:type="dxa"/>
            <w:tcBorders>
              <w:top w:val="single" w:sz="4" w:space="0" w:color="FFFFFF"/>
              <w:left w:val="single" w:sz="4" w:space="0" w:color="FFFFFF"/>
              <w:bottom w:val="single" w:sz="4" w:space="0" w:color="FFFFFF"/>
              <w:right w:val="single" w:sz="4" w:space="0" w:color="FFFFFF"/>
            </w:tcBorders>
            <w:shd w:val="clear" w:color="auto" w:fill="000000"/>
          </w:tcPr>
          <w:p w14:paraId="31F5110C" w14:textId="77777777" w:rsidR="00BF4F0D" w:rsidRPr="00F264B5" w:rsidRDefault="00BF4F0D" w:rsidP="00F264B5">
            <w:pPr>
              <w:pStyle w:val="Table10ptHeading-ASDEFCON"/>
              <w:rPr>
                <w:bCs/>
                <w:color w:val="FFFFFF" w:themeColor="background1"/>
                <w:sz w:val="18"/>
              </w:rPr>
            </w:pPr>
            <w:r w:rsidRPr="00F264B5">
              <w:rPr>
                <w:bCs/>
                <w:color w:val="FFFFFF" w:themeColor="background1"/>
                <w:sz w:val="18"/>
              </w:rPr>
              <w:t>Excluded Party</w:t>
            </w:r>
          </w:p>
          <w:p w14:paraId="71CE5F86" w14:textId="7172FFB2" w:rsidR="00BF4F0D" w:rsidRPr="00F264B5" w:rsidRDefault="00BF4F0D" w:rsidP="00F264B5">
            <w:pPr>
              <w:pStyle w:val="Table10ptHeading-ASDEFCON"/>
              <w:rPr>
                <w:bCs/>
                <w:color w:val="FFFFFF" w:themeColor="background1"/>
                <w:sz w:val="18"/>
                <w:szCs w:val="18"/>
              </w:rPr>
            </w:pPr>
            <w:r w:rsidRPr="00F264B5">
              <w:rPr>
                <w:b w:val="0"/>
                <w:bCs/>
                <w:color w:val="FFFFFF" w:themeColor="background1"/>
                <w:sz w:val="18"/>
              </w:rPr>
              <w:t>(</w:t>
            </w:r>
            <w:r w:rsidR="0074404C" w:rsidRPr="00F264B5">
              <w:rPr>
                <w:b w:val="0"/>
                <w:bCs/>
                <w:color w:val="FFFFFF" w:themeColor="background1"/>
                <w:sz w:val="18"/>
              </w:rPr>
              <w:t xml:space="preserve">a </w:t>
            </w:r>
            <w:r w:rsidRPr="00F264B5">
              <w:rPr>
                <w:b w:val="0"/>
                <w:bCs/>
                <w:color w:val="FFFFFF" w:themeColor="background1"/>
                <w:sz w:val="18"/>
              </w:rPr>
              <w:t>party must be capable of being clearly identified by the Commonwealth)</w:t>
            </w:r>
          </w:p>
        </w:tc>
        <w:tc>
          <w:tcPr>
            <w:tcW w:w="3262" w:type="dxa"/>
            <w:tcBorders>
              <w:top w:val="single" w:sz="4" w:space="0" w:color="FFFFFF"/>
              <w:left w:val="single" w:sz="4" w:space="0" w:color="FFFFFF"/>
              <w:bottom w:val="single" w:sz="4" w:space="0" w:color="FFFFFF"/>
              <w:right w:val="single" w:sz="4" w:space="0" w:color="FFFFFF"/>
            </w:tcBorders>
            <w:shd w:val="clear" w:color="auto" w:fill="000000"/>
          </w:tcPr>
          <w:p w14:paraId="153394E3" w14:textId="77777777" w:rsidR="00BF4F0D" w:rsidRPr="00F264B5" w:rsidRDefault="00BF4F0D" w:rsidP="00F264B5">
            <w:pPr>
              <w:pStyle w:val="Table10ptHeading-ASDEFCON"/>
              <w:rPr>
                <w:bCs/>
                <w:color w:val="FFFFFF" w:themeColor="background1"/>
                <w:sz w:val="18"/>
              </w:rPr>
            </w:pPr>
            <w:r w:rsidRPr="00F264B5">
              <w:rPr>
                <w:bCs/>
                <w:color w:val="FFFFFF" w:themeColor="background1"/>
                <w:sz w:val="18"/>
              </w:rPr>
              <w:t>Period of Restriction</w:t>
            </w:r>
          </w:p>
          <w:p w14:paraId="76E39005" w14:textId="77777777" w:rsidR="00BF4F0D" w:rsidRPr="00F264B5" w:rsidRDefault="00BF4F0D" w:rsidP="00F264B5">
            <w:pPr>
              <w:pStyle w:val="Table10ptHeading-ASDEFCON"/>
              <w:rPr>
                <w:bCs/>
                <w:color w:val="FFFFFF" w:themeColor="background1"/>
                <w:sz w:val="18"/>
                <w:szCs w:val="18"/>
              </w:rPr>
            </w:pPr>
            <w:r w:rsidRPr="00F264B5">
              <w:rPr>
                <w:bCs/>
                <w:color w:val="FFFFFF" w:themeColor="background1"/>
                <w:sz w:val="18"/>
                <w:szCs w:val="18"/>
              </w:rPr>
              <w:t>(must not be perpetual)</w:t>
            </w:r>
          </w:p>
        </w:tc>
        <w:tc>
          <w:tcPr>
            <w:tcW w:w="7780" w:type="dxa"/>
            <w:tcBorders>
              <w:top w:val="single" w:sz="4" w:space="0" w:color="FFFFFF"/>
              <w:left w:val="single" w:sz="4" w:space="0" w:color="FFFFFF"/>
              <w:bottom w:val="single" w:sz="4" w:space="0" w:color="FFFFFF"/>
              <w:right w:val="single" w:sz="4" w:space="0" w:color="FFFFFF"/>
            </w:tcBorders>
            <w:shd w:val="clear" w:color="auto" w:fill="000000"/>
          </w:tcPr>
          <w:p w14:paraId="1318FB91" w14:textId="77777777" w:rsidR="00BF4F0D" w:rsidRPr="00F264B5" w:rsidRDefault="00BF4F0D" w:rsidP="00F264B5">
            <w:pPr>
              <w:pStyle w:val="Table10ptHeading-ASDEFCON"/>
              <w:rPr>
                <w:bCs/>
                <w:color w:val="FFFFFF" w:themeColor="background1"/>
                <w:sz w:val="18"/>
              </w:rPr>
            </w:pPr>
            <w:r w:rsidRPr="00F264B5">
              <w:rPr>
                <w:bCs/>
                <w:color w:val="FFFFFF" w:themeColor="background1"/>
                <w:sz w:val="18"/>
              </w:rPr>
              <w:t>Justification for Non-Disclosure Restriction</w:t>
            </w:r>
          </w:p>
        </w:tc>
      </w:tr>
      <w:tr w:rsidR="00BF4F0D" w:rsidRPr="002E60BC" w14:paraId="048E4462" w14:textId="77777777" w:rsidTr="002D6A6D">
        <w:trPr>
          <w:trHeight w:val="233"/>
        </w:trPr>
        <w:tc>
          <w:tcPr>
            <w:tcW w:w="1276" w:type="dxa"/>
            <w:shd w:val="clear" w:color="auto" w:fill="CCCCCC"/>
          </w:tcPr>
          <w:p w14:paraId="48FFA564" w14:textId="77777777" w:rsidR="00BF4F0D" w:rsidRPr="002E60BC" w:rsidRDefault="00BF4F0D" w:rsidP="00F264B5">
            <w:pPr>
              <w:pStyle w:val="Table10ptHeading-ASDEFCON"/>
            </w:pPr>
            <w:r w:rsidRPr="002E60BC">
              <w:t>(a)</w:t>
            </w:r>
          </w:p>
        </w:tc>
        <w:tc>
          <w:tcPr>
            <w:tcW w:w="2566" w:type="dxa"/>
            <w:shd w:val="clear" w:color="auto" w:fill="CCCCCC"/>
          </w:tcPr>
          <w:p w14:paraId="1278C021" w14:textId="77777777" w:rsidR="00BF4F0D" w:rsidRPr="002E60BC" w:rsidRDefault="00BF4F0D" w:rsidP="00F264B5">
            <w:pPr>
              <w:pStyle w:val="Table10ptHeading-ASDEFCON"/>
            </w:pPr>
            <w:r w:rsidRPr="002E60BC">
              <w:t>(</w:t>
            </w:r>
            <w:r>
              <w:t>b</w:t>
            </w:r>
            <w:r w:rsidRPr="002E60BC">
              <w:t>)</w:t>
            </w:r>
          </w:p>
        </w:tc>
        <w:tc>
          <w:tcPr>
            <w:tcW w:w="3262" w:type="dxa"/>
            <w:shd w:val="clear" w:color="auto" w:fill="CCCCCC"/>
          </w:tcPr>
          <w:p w14:paraId="3D6F5A73" w14:textId="77777777" w:rsidR="00BF4F0D" w:rsidRPr="002E60BC" w:rsidRDefault="00BF4F0D" w:rsidP="00F264B5">
            <w:pPr>
              <w:pStyle w:val="Table10ptHeading-ASDEFCON"/>
            </w:pPr>
            <w:r>
              <w:t>(c)</w:t>
            </w:r>
          </w:p>
        </w:tc>
        <w:tc>
          <w:tcPr>
            <w:tcW w:w="7780" w:type="dxa"/>
            <w:shd w:val="clear" w:color="auto" w:fill="CCCCCC"/>
          </w:tcPr>
          <w:p w14:paraId="73EDCAE9" w14:textId="77777777" w:rsidR="00BF4F0D" w:rsidRPr="002E60BC" w:rsidRDefault="00BF4F0D" w:rsidP="00F264B5">
            <w:pPr>
              <w:pStyle w:val="Table10ptHeading-ASDEFCON"/>
            </w:pPr>
            <w:r w:rsidRPr="002E60BC">
              <w:t>(</w:t>
            </w:r>
            <w:r>
              <w:t>d</w:t>
            </w:r>
            <w:r w:rsidRPr="002E60BC">
              <w:t>)</w:t>
            </w:r>
          </w:p>
        </w:tc>
      </w:tr>
      <w:tr w:rsidR="00BF4F0D" w:rsidRPr="002E60BC" w14:paraId="02249C37" w14:textId="77777777" w:rsidTr="002D6A6D">
        <w:trPr>
          <w:trHeight w:val="590"/>
        </w:trPr>
        <w:tc>
          <w:tcPr>
            <w:tcW w:w="1276" w:type="dxa"/>
          </w:tcPr>
          <w:p w14:paraId="60E22144" w14:textId="77777777" w:rsidR="00BF4F0D" w:rsidRPr="002E60BC" w:rsidRDefault="00BF4F0D" w:rsidP="00AA022B">
            <w:pPr>
              <w:pStyle w:val="Table8ptText-ASDEFCON"/>
            </w:pPr>
            <w:r>
              <w:t>G</w:t>
            </w:r>
            <w:r w:rsidRPr="002E60BC">
              <w:t>-</w:t>
            </w:r>
            <w:r>
              <w:t>E</w:t>
            </w:r>
            <w:r w:rsidRPr="002E60BC">
              <w:t>-</w:t>
            </w:r>
            <w:r>
              <w:t>1</w:t>
            </w:r>
          </w:p>
        </w:tc>
        <w:tc>
          <w:tcPr>
            <w:tcW w:w="2566" w:type="dxa"/>
          </w:tcPr>
          <w:p w14:paraId="5E231A59" w14:textId="77777777" w:rsidR="00BF4F0D" w:rsidRPr="002E60BC" w:rsidRDefault="00BF4F0D" w:rsidP="00AA022B">
            <w:pPr>
              <w:pStyle w:val="Table8ptText-ASDEFCON"/>
              <w:rPr>
                <w:b/>
                <w:caps/>
              </w:rPr>
            </w:pPr>
            <w:r>
              <w:t xml:space="preserve">XYZ Pty Ltd </w:t>
            </w:r>
          </w:p>
        </w:tc>
        <w:tc>
          <w:tcPr>
            <w:tcW w:w="3262" w:type="dxa"/>
          </w:tcPr>
          <w:p w14:paraId="03B6B0B6" w14:textId="77777777" w:rsidR="00BF4F0D" w:rsidRPr="002E60BC" w:rsidRDefault="004716EB" w:rsidP="00AA022B">
            <w:pPr>
              <w:pStyle w:val="Table8ptText-ASDEFCON"/>
            </w:pPr>
            <w:r>
              <w:t>5</w:t>
            </w:r>
            <w:r w:rsidR="00BF4F0D">
              <w:t xml:space="preserve"> years from Effective Date</w:t>
            </w:r>
          </w:p>
        </w:tc>
        <w:tc>
          <w:tcPr>
            <w:tcW w:w="7780" w:type="dxa"/>
          </w:tcPr>
          <w:p w14:paraId="12A5EA92" w14:textId="77777777" w:rsidR="00BF4F0D" w:rsidRPr="002E60BC" w:rsidRDefault="00BF4F0D" w:rsidP="00AA022B">
            <w:pPr>
              <w:pStyle w:val="Table8ptText-ASDEFCON"/>
            </w:pPr>
            <w:r>
              <w:t>XYZ Pty Ltd is a direct competitor of the Contractor</w:t>
            </w:r>
            <w:r w:rsidR="004716EB">
              <w:t xml:space="preserve"> in relation to the Mission System</w:t>
            </w:r>
            <w:r>
              <w:t xml:space="preserve">. </w:t>
            </w:r>
            <w:r w:rsidR="00543DC8">
              <w:t xml:space="preserve"> </w:t>
            </w:r>
            <w:r>
              <w:t xml:space="preserve">If XYZ Pty Ltd is granted a licence as a Commonwealth Service Provider, it will have access to the </w:t>
            </w:r>
            <w:r w:rsidR="004716EB">
              <w:t xml:space="preserve">design and performance characteristics of the Mission System </w:t>
            </w:r>
            <w:r>
              <w:t xml:space="preserve">without </w:t>
            </w:r>
            <w:r w:rsidR="004716EB">
              <w:t xml:space="preserve">specific </w:t>
            </w:r>
            <w:r>
              <w:t xml:space="preserve">restrictions on the use or disclosure of the </w:t>
            </w:r>
            <w:r w:rsidR="004716EB">
              <w:t>TD</w:t>
            </w:r>
            <w:r>
              <w:t xml:space="preserve">. </w:t>
            </w:r>
            <w:r w:rsidR="00543DC8">
              <w:t xml:space="preserve"> </w:t>
            </w:r>
            <w:r>
              <w:t xml:space="preserve">This will cause significant harm to the Contractor's competitive advantage and </w:t>
            </w:r>
            <w:r w:rsidR="004716EB">
              <w:t xml:space="preserve">the Contractor's ability to generate </w:t>
            </w:r>
            <w:r>
              <w:t>revenue from other customers</w:t>
            </w:r>
            <w:r w:rsidR="004716EB">
              <w:t xml:space="preserve"> in relation to the Mission System</w:t>
            </w:r>
            <w:r>
              <w:t>.</w:t>
            </w:r>
          </w:p>
        </w:tc>
      </w:tr>
    </w:tbl>
    <w:p w14:paraId="4A11CB77" w14:textId="77777777" w:rsidR="003E5125" w:rsidRDefault="003E5125" w:rsidP="003E5125">
      <w:pPr>
        <w:pStyle w:val="ASDEFCONTitle"/>
        <w:jc w:val="both"/>
        <w:sectPr w:rsidR="003E5125" w:rsidSect="003E5125">
          <w:headerReference w:type="even" r:id="rId25"/>
          <w:headerReference w:type="default" r:id="rId26"/>
          <w:footerReference w:type="even" r:id="rId27"/>
          <w:footerReference w:type="default" r:id="rId28"/>
          <w:headerReference w:type="first" r:id="rId29"/>
          <w:footerReference w:type="first" r:id="rId30"/>
          <w:pgSz w:w="16840" w:h="11907" w:orient="landscape" w:code="9"/>
          <w:pgMar w:top="1418" w:right="1304" w:bottom="1418" w:left="907" w:header="567" w:footer="284" w:gutter="0"/>
          <w:paperSrc w:first="257" w:other="257"/>
          <w:pgNumType w:start="1"/>
          <w:cols w:space="720"/>
          <w:docGrid w:linePitch="272"/>
        </w:sectPr>
      </w:pPr>
    </w:p>
    <w:p w14:paraId="25119E36" w14:textId="2424E036" w:rsidR="008822BB" w:rsidRPr="008822BB" w:rsidRDefault="008822BB">
      <w:pPr>
        <w:pStyle w:val="ASDEFCONTitle"/>
      </w:pPr>
      <w:r w:rsidRPr="001326D3">
        <w:lastRenderedPageBreak/>
        <w:t>PATENTS, REGISTRABLE DESIGNS AND CIRCUIT LAYOUTS (CORE)</w:t>
      </w:r>
    </w:p>
    <w:p w14:paraId="2FEF3298" w14:textId="77777777" w:rsidR="008822BB" w:rsidRPr="001326D3" w:rsidRDefault="008822BB" w:rsidP="00F264B5">
      <w:pPr>
        <w:pStyle w:val="NoteToTenderers-ASDEFCON"/>
      </w:pPr>
      <w:r w:rsidRPr="001326D3">
        <w:t xml:space="preserve">Note to </w:t>
      </w:r>
      <w:r w:rsidR="003D7C52">
        <w:t>t</w:t>
      </w:r>
      <w:r w:rsidRPr="001326D3">
        <w:t>enderers:</w:t>
      </w:r>
      <w:r w:rsidR="003D7C52">
        <w:t xml:space="preserve"> </w:t>
      </w:r>
      <w:r w:rsidR="003D7C52" w:rsidRPr="003D7C52">
        <w:t xml:space="preserve"> </w:t>
      </w:r>
      <w:r w:rsidR="003D7C52">
        <w:t>T</w:t>
      </w:r>
      <w:r w:rsidR="000D14B0">
        <w:t>enderers are</w:t>
      </w:r>
      <w:r w:rsidR="002C7827">
        <w:t xml:space="preserve"> to identify </w:t>
      </w:r>
      <w:r w:rsidR="003D7C52" w:rsidRPr="001B4CC3">
        <w:t xml:space="preserve">any </w:t>
      </w:r>
      <w:r w:rsidR="002C7827" w:rsidRPr="001B4CC3">
        <w:t>restrictio</w:t>
      </w:r>
      <w:r w:rsidR="002C7827">
        <w:t>n</w:t>
      </w:r>
      <w:r w:rsidR="002C7827" w:rsidRPr="001B4CC3">
        <w:t>s</w:t>
      </w:r>
      <w:r w:rsidR="003D7C52" w:rsidRPr="001B4CC3">
        <w:t xml:space="preserve"> </w:t>
      </w:r>
      <w:r w:rsidR="000D14B0">
        <w:t>that limit</w:t>
      </w:r>
      <w:r w:rsidR="000D14B0" w:rsidRPr="001B4CC3">
        <w:t xml:space="preserve"> </w:t>
      </w:r>
      <w:r w:rsidR="002C7827">
        <w:t xml:space="preserve">the licences granted </w:t>
      </w:r>
      <w:r w:rsidR="000D14B0">
        <w:t>to</w:t>
      </w:r>
      <w:r w:rsidR="00BE3B56">
        <w:t xml:space="preserve"> the Commonwealth</w:t>
      </w:r>
      <w:r w:rsidR="00FB7694">
        <w:t xml:space="preserve"> in relation to a</w:t>
      </w:r>
      <w:r w:rsidRPr="001326D3">
        <w:t xml:space="preserve"> Patent, Registrable Design or Circuit Layout </w:t>
      </w:r>
      <w:r w:rsidR="00BE3B56">
        <w:t>(</w:t>
      </w:r>
      <w:r w:rsidR="00FB7694">
        <w:t xml:space="preserve">in accordance with </w:t>
      </w:r>
      <w:r w:rsidR="003D7C52">
        <w:t>cl</w:t>
      </w:r>
      <w:r w:rsidR="00FB7694">
        <w:t>ause</w:t>
      </w:r>
      <w:r w:rsidR="003D7C52">
        <w:t xml:space="preserve"> 5.1</w:t>
      </w:r>
      <w:r w:rsidR="00891832">
        <w:t>8</w:t>
      </w:r>
      <w:r w:rsidR="003D7C52">
        <w:t xml:space="preserve"> of the </w:t>
      </w:r>
      <w:r w:rsidR="002E38EB">
        <w:t xml:space="preserve">draft </w:t>
      </w:r>
      <w:r w:rsidR="003D7C52">
        <w:t>C</w:t>
      </w:r>
      <w:r w:rsidR="00150D28">
        <w:t>O</w:t>
      </w:r>
      <w:r w:rsidR="003D7C52">
        <w:t>C</w:t>
      </w:r>
      <w:r w:rsidR="00BE3B56">
        <w:t>)</w:t>
      </w:r>
      <w:r w:rsidR="00B04ECE" w:rsidRPr="003B65A9">
        <w:t>.</w:t>
      </w:r>
      <w:r w:rsidRPr="001326D3">
        <w:t xml:space="preserve">  </w:t>
      </w:r>
      <w:r w:rsidR="00752972">
        <w:t xml:space="preserve">A </w:t>
      </w:r>
      <w:r w:rsidR="00FB7694">
        <w:t xml:space="preserve">full </w:t>
      </w:r>
      <w:r w:rsidR="00752972">
        <w:t xml:space="preserve">description of the relevant Supplies, TD or Software that contains the </w:t>
      </w:r>
      <w:r w:rsidR="00752972" w:rsidRPr="001326D3">
        <w:t>Patent, Registrable Design or Circuit Layout protection</w:t>
      </w:r>
      <w:r w:rsidR="00752972">
        <w:t xml:space="preserve"> must be included.</w:t>
      </w:r>
    </w:p>
    <w:tbl>
      <w:tblPr>
        <w:tblW w:w="147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443"/>
        <w:gridCol w:w="2065"/>
        <w:gridCol w:w="1500"/>
        <w:gridCol w:w="1500"/>
        <w:gridCol w:w="2389"/>
        <w:gridCol w:w="2126"/>
        <w:gridCol w:w="3686"/>
      </w:tblGrid>
      <w:tr w:rsidR="008822BB" w:rsidRPr="002E60BC" w14:paraId="78B331A1" w14:textId="77777777" w:rsidTr="00455DF5">
        <w:trPr>
          <w:trHeight w:val="895"/>
        </w:trPr>
        <w:tc>
          <w:tcPr>
            <w:tcW w:w="1443"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0674B4CF" w14:textId="77777777" w:rsidR="008822BB" w:rsidRPr="00F264B5" w:rsidRDefault="008822BB" w:rsidP="00F264B5">
            <w:pPr>
              <w:pStyle w:val="Table10ptHeading-ASDEFCON"/>
              <w:rPr>
                <w:bCs/>
                <w:color w:val="FFFFFF" w:themeColor="background1"/>
                <w:sz w:val="18"/>
              </w:rPr>
            </w:pPr>
            <w:r w:rsidRPr="00F264B5">
              <w:rPr>
                <w:bCs/>
                <w:color w:val="FFFFFF" w:themeColor="background1"/>
                <w:sz w:val="18"/>
              </w:rPr>
              <w:t>Unique Line Item Description</w:t>
            </w:r>
          </w:p>
        </w:tc>
        <w:tc>
          <w:tcPr>
            <w:tcW w:w="2065"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46491688" w14:textId="77777777" w:rsidR="008822BB" w:rsidRPr="00F264B5" w:rsidRDefault="00A621B2" w:rsidP="00F264B5">
            <w:pPr>
              <w:pStyle w:val="Table10ptHeading-ASDEFCON"/>
              <w:rPr>
                <w:bCs/>
                <w:color w:val="FFFFFF" w:themeColor="background1"/>
                <w:sz w:val="18"/>
              </w:rPr>
            </w:pPr>
            <w:r w:rsidRPr="00F264B5">
              <w:rPr>
                <w:bCs/>
                <w:color w:val="FFFFFF" w:themeColor="background1"/>
                <w:sz w:val="18"/>
              </w:rPr>
              <w:t xml:space="preserve">Supplies containing </w:t>
            </w:r>
            <w:r w:rsidR="001870C4" w:rsidRPr="00F264B5">
              <w:rPr>
                <w:bCs/>
                <w:color w:val="FFFFFF" w:themeColor="background1"/>
                <w:sz w:val="18"/>
              </w:rPr>
              <w:t xml:space="preserve"> a </w:t>
            </w:r>
            <w:r w:rsidRPr="00F264B5">
              <w:rPr>
                <w:bCs/>
                <w:color w:val="FFFFFF" w:themeColor="background1"/>
                <w:sz w:val="18"/>
              </w:rPr>
              <w:t>Patent, Registrable Design or Circuit Layout</w:t>
            </w:r>
          </w:p>
          <w:p w14:paraId="7CF2351F" w14:textId="77777777" w:rsidR="00BE3B56" w:rsidRPr="00F264B5" w:rsidRDefault="00BE3B56" w:rsidP="00F264B5">
            <w:pPr>
              <w:pStyle w:val="Table10ptHeading-ASDEFCON"/>
              <w:rPr>
                <w:bCs/>
                <w:color w:val="FFFFFF" w:themeColor="background1"/>
                <w:sz w:val="18"/>
                <w:szCs w:val="18"/>
              </w:rPr>
            </w:pPr>
            <w:r w:rsidRPr="00F264B5">
              <w:rPr>
                <w:bCs/>
                <w:color w:val="FFFFFF" w:themeColor="background1"/>
                <w:sz w:val="18"/>
                <w:szCs w:val="18"/>
              </w:rPr>
              <w:t>(pending or registered)</w:t>
            </w:r>
          </w:p>
        </w:tc>
        <w:tc>
          <w:tcPr>
            <w:tcW w:w="1500"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72ECDEAB" w14:textId="77777777" w:rsidR="00BE3B56" w:rsidRPr="00F264B5" w:rsidRDefault="008822BB" w:rsidP="00F264B5">
            <w:pPr>
              <w:pStyle w:val="Table10ptHeading-ASDEFCON"/>
              <w:rPr>
                <w:bCs/>
                <w:color w:val="FFFFFF" w:themeColor="background1"/>
                <w:sz w:val="18"/>
              </w:rPr>
            </w:pPr>
            <w:r w:rsidRPr="00F264B5">
              <w:rPr>
                <w:bCs/>
                <w:color w:val="FFFFFF" w:themeColor="background1"/>
                <w:sz w:val="18"/>
              </w:rPr>
              <w:t>Type of IP</w:t>
            </w:r>
          </w:p>
          <w:p w14:paraId="0427426E" w14:textId="77777777" w:rsidR="008822BB" w:rsidRPr="00F264B5" w:rsidRDefault="008822BB" w:rsidP="00F264B5">
            <w:pPr>
              <w:pStyle w:val="Table10ptHeading-ASDEFCON"/>
              <w:rPr>
                <w:bCs/>
                <w:color w:val="FFFFFF" w:themeColor="background1"/>
                <w:sz w:val="18"/>
                <w:szCs w:val="18"/>
              </w:rPr>
            </w:pPr>
            <w:r w:rsidRPr="00F264B5">
              <w:rPr>
                <w:bCs/>
                <w:color w:val="FFFFFF" w:themeColor="background1"/>
                <w:sz w:val="18"/>
                <w:szCs w:val="18"/>
              </w:rPr>
              <w:t>(Patent, Registrable Design or Circuit Layout)</w:t>
            </w:r>
          </w:p>
        </w:tc>
        <w:tc>
          <w:tcPr>
            <w:tcW w:w="1500"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712C369F" w14:textId="77777777" w:rsidR="008822BB" w:rsidRPr="00F264B5" w:rsidRDefault="00BE3B56" w:rsidP="00F264B5">
            <w:pPr>
              <w:pStyle w:val="Table10ptHeading-ASDEFCON"/>
              <w:rPr>
                <w:bCs/>
                <w:color w:val="FFFFFF" w:themeColor="background1"/>
                <w:sz w:val="18"/>
              </w:rPr>
            </w:pPr>
            <w:r w:rsidRPr="00F264B5">
              <w:rPr>
                <w:bCs/>
                <w:color w:val="FFFFFF" w:themeColor="background1"/>
                <w:sz w:val="18"/>
              </w:rPr>
              <w:t>O</w:t>
            </w:r>
            <w:r w:rsidR="008822BB" w:rsidRPr="00F264B5">
              <w:rPr>
                <w:bCs/>
                <w:color w:val="FFFFFF" w:themeColor="background1"/>
                <w:sz w:val="18"/>
              </w:rPr>
              <w:t>wner</w:t>
            </w:r>
            <w:r w:rsidRPr="00F264B5">
              <w:rPr>
                <w:bCs/>
                <w:color w:val="FFFFFF" w:themeColor="background1"/>
                <w:sz w:val="18"/>
              </w:rPr>
              <w:t xml:space="preserve"> / IP Applicant</w:t>
            </w:r>
          </w:p>
        </w:tc>
        <w:tc>
          <w:tcPr>
            <w:tcW w:w="2389"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48386899" w14:textId="77777777" w:rsidR="001870C4" w:rsidRPr="00F264B5" w:rsidRDefault="008822BB" w:rsidP="00F264B5">
            <w:pPr>
              <w:pStyle w:val="Table10ptHeading-ASDEFCON"/>
              <w:rPr>
                <w:bCs/>
                <w:color w:val="FFFFFF" w:themeColor="background1"/>
                <w:sz w:val="18"/>
              </w:rPr>
            </w:pPr>
            <w:r w:rsidRPr="00F264B5">
              <w:rPr>
                <w:bCs/>
                <w:color w:val="FFFFFF" w:themeColor="background1"/>
                <w:sz w:val="18"/>
              </w:rPr>
              <w:t>Application / Registration No</w:t>
            </w:r>
          </w:p>
          <w:p w14:paraId="371192B8" w14:textId="77777777" w:rsidR="008822BB" w:rsidRPr="00F264B5" w:rsidRDefault="008822BB" w:rsidP="00F264B5">
            <w:pPr>
              <w:pStyle w:val="Table10ptHeading-ASDEFCON"/>
              <w:rPr>
                <w:bCs/>
                <w:color w:val="FFFFFF" w:themeColor="background1"/>
                <w:sz w:val="18"/>
                <w:szCs w:val="18"/>
              </w:rPr>
            </w:pPr>
            <w:r w:rsidRPr="00F264B5">
              <w:rPr>
                <w:bCs/>
                <w:color w:val="FFFFFF" w:themeColor="background1"/>
                <w:sz w:val="18"/>
                <w:szCs w:val="18"/>
              </w:rPr>
              <w:t>(if applicable)</w:t>
            </w:r>
          </w:p>
        </w:tc>
        <w:tc>
          <w:tcPr>
            <w:tcW w:w="2126"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38366E37" w14:textId="77777777" w:rsidR="008822BB" w:rsidRPr="00F264B5" w:rsidRDefault="008822BB" w:rsidP="00F264B5">
            <w:pPr>
              <w:pStyle w:val="Table10ptHeading-ASDEFCON"/>
              <w:rPr>
                <w:bCs/>
                <w:color w:val="FFFFFF" w:themeColor="background1"/>
                <w:sz w:val="18"/>
              </w:rPr>
            </w:pPr>
            <w:r w:rsidRPr="00F264B5">
              <w:rPr>
                <w:bCs/>
                <w:color w:val="FFFFFF" w:themeColor="background1"/>
                <w:sz w:val="18"/>
              </w:rPr>
              <w:t xml:space="preserve">Countries or </w:t>
            </w:r>
            <w:r w:rsidR="00150D28" w:rsidRPr="00F264B5">
              <w:rPr>
                <w:bCs/>
                <w:color w:val="FFFFFF" w:themeColor="background1"/>
                <w:sz w:val="18"/>
              </w:rPr>
              <w:t>r</w:t>
            </w:r>
            <w:r w:rsidRPr="00F264B5">
              <w:rPr>
                <w:bCs/>
                <w:color w:val="FFFFFF" w:themeColor="background1"/>
                <w:sz w:val="18"/>
              </w:rPr>
              <w:t xml:space="preserve">egions of </w:t>
            </w:r>
            <w:r w:rsidR="00150D28" w:rsidRPr="00F264B5">
              <w:rPr>
                <w:bCs/>
                <w:color w:val="FFFFFF" w:themeColor="background1"/>
                <w:sz w:val="18"/>
              </w:rPr>
              <w:t>p</w:t>
            </w:r>
            <w:r w:rsidRPr="00F264B5">
              <w:rPr>
                <w:bCs/>
                <w:color w:val="FFFFFF" w:themeColor="background1"/>
                <w:sz w:val="18"/>
              </w:rPr>
              <w:t xml:space="preserve">ermitted </w:t>
            </w:r>
            <w:r w:rsidR="00150D28" w:rsidRPr="00F264B5">
              <w:rPr>
                <w:bCs/>
                <w:color w:val="FFFFFF" w:themeColor="background1"/>
                <w:sz w:val="18"/>
              </w:rPr>
              <w:t>u</w:t>
            </w:r>
            <w:r w:rsidRPr="00F264B5">
              <w:rPr>
                <w:bCs/>
                <w:color w:val="FFFFFF" w:themeColor="background1"/>
                <w:sz w:val="18"/>
              </w:rPr>
              <w:t>se</w:t>
            </w:r>
          </w:p>
        </w:tc>
        <w:tc>
          <w:tcPr>
            <w:tcW w:w="3686" w:type="dxa"/>
            <w:tcBorders>
              <w:top w:val="single" w:sz="6" w:space="0" w:color="auto"/>
              <w:left w:val="single" w:sz="6" w:space="0" w:color="FFFFFF" w:themeColor="background1"/>
              <w:bottom w:val="single" w:sz="6" w:space="0" w:color="auto"/>
              <w:right w:val="single" w:sz="6" w:space="0" w:color="FFFFFF" w:themeColor="background1"/>
            </w:tcBorders>
            <w:shd w:val="clear" w:color="auto" w:fill="000000"/>
          </w:tcPr>
          <w:p w14:paraId="1B2F17DD" w14:textId="77777777" w:rsidR="008822BB" w:rsidRPr="00F264B5" w:rsidRDefault="003A084E" w:rsidP="00F264B5">
            <w:pPr>
              <w:pStyle w:val="Table10ptHeading-ASDEFCON"/>
              <w:rPr>
                <w:bCs/>
                <w:color w:val="FFFFFF" w:themeColor="background1"/>
                <w:sz w:val="18"/>
              </w:rPr>
            </w:pPr>
            <w:r w:rsidRPr="00F264B5">
              <w:rPr>
                <w:bCs/>
                <w:color w:val="FFFFFF" w:themeColor="background1"/>
                <w:sz w:val="18"/>
              </w:rPr>
              <w:t>Restriction</w:t>
            </w:r>
          </w:p>
        </w:tc>
      </w:tr>
      <w:tr w:rsidR="003D7C52" w:rsidRPr="002E60BC" w14:paraId="5BF48C39" w14:textId="77777777" w:rsidTr="009D7B92">
        <w:tc>
          <w:tcPr>
            <w:tcW w:w="1443" w:type="dxa"/>
            <w:tcBorders>
              <w:top w:val="single" w:sz="6" w:space="0" w:color="auto"/>
              <w:bottom w:val="single" w:sz="6" w:space="0" w:color="auto"/>
            </w:tcBorders>
            <w:shd w:val="pct15" w:color="auto" w:fill="auto"/>
          </w:tcPr>
          <w:p w14:paraId="0D83DE1C" w14:textId="77777777" w:rsidR="003D7C52" w:rsidRPr="002E60BC" w:rsidRDefault="003D7C52" w:rsidP="00F264B5">
            <w:pPr>
              <w:pStyle w:val="Table10ptHeading-ASDEFCON"/>
            </w:pPr>
            <w:r w:rsidRPr="002E60BC">
              <w:t>(a)</w:t>
            </w:r>
          </w:p>
        </w:tc>
        <w:tc>
          <w:tcPr>
            <w:tcW w:w="2065" w:type="dxa"/>
            <w:tcBorders>
              <w:top w:val="single" w:sz="6" w:space="0" w:color="auto"/>
              <w:bottom w:val="single" w:sz="6" w:space="0" w:color="auto"/>
            </w:tcBorders>
            <w:shd w:val="pct15" w:color="auto" w:fill="auto"/>
          </w:tcPr>
          <w:p w14:paraId="16EC8BF3" w14:textId="77777777" w:rsidR="003D7C52" w:rsidRPr="002E60BC" w:rsidRDefault="003D7C52" w:rsidP="00F264B5">
            <w:pPr>
              <w:pStyle w:val="Table10ptHeading-ASDEFCON"/>
            </w:pPr>
            <w:r w:rsidRPr="002E60BC">
              <w:t>(b)</w:t>
            </w:r>
          </w:p>
        </w:tc>
        <w:tc>
          <w:tcPr>
            <w:tcW w:w="1500" w:type="dxa"/>
            <w:tcBorders>
              <w:top w:val="single" w:sz="6" w:space="0" w:color="auto"/>
              <w:bottom w:val="single" w:sz="6" w:space="0" w:color="auto"/>
            </w:tcBorders>
            <w:shd w:val="pct15" w:color="auto" w:fill="auto"/>
          </w:tcPr>
          <w:p w14:paraId="0BC1B076" w14:textId="77777777" w:rsidR="003D7C52" w:rsidRPr="002E60BC" w:rsidRDefault="003D7C52" w:rsidP="00F264B5">
            <w:pPr>
              <w:pStyle w:val="Table10ptHeading-ASDEFCON"/>
            </w:pPr>
            <w:r w:rsidRPr="002E60BC">
              <w:t>(c)</w:t>
            </w:r>
          </w:p>
        </w:tc>
        <w:tc>
          <w:tcPr>
            <w:tcW w:w="1500" w:type="dxa"/>
            <w:tcBorders>
              <w:top w:val="single" w:sz="6" w:space="0" w:color="auto"/>
              <w:bottom w:val="single" w:sz="6" w:space="0" w:color="auto"/>
            </w:tcBorders>
            <w:shd w:val="pct15" w:color="auto" w:fill="auto"/>
          </w:tcPr>
          <w:p w14:paraId="209B67C6" w14:textId="77777777" w:rsidR="003D7C52" w:rsidRPr="002E60BC" w:rsidRDefault="003D7C52" w:rsidP="00F264B5">
            <w:pPr>
              <w:pStyle w:val="Table10ptHeading-ASDEFCON"/>
            </w:pPr>
            <w:r w:rsidRPr="002E60BC">
              <w:t>(d)</w:t>
            </w:r>
          </w:p>
        </w:tc>
        <w:tc>
          <w:tcPr>
            <w:tcW w:w="2389" w:type="dxa"/>
            <w:tcBorders>
              <w:top w:val="single" w:sz="6" w:space="0" w:color="auto"/>
              <w:bottom w:val="single" w:sz="6" w:space="0" w:color="auto"/>
            </w:tcBorders>
            <w:shd w:val="pct15" w:color="auto" w:fill="auto"/>
          </w:tcPr>
          <w:p w14:paraId="04E8E6A8" w14:textId="77777777" w:rsidR="003D7C52" w:rsidRPr="002E60BC" w:rsidRDefault="003D7C52" w:rsidP="00F264B5">
            <w:pPr>
              <w:pStyle w:val="Table10ptHeading-ASDEFCON"/>
            </w:pPr>
            <w:r w:rsidRPr="002E60BC">
              <w:t>(e)</w:t>
            </w:r>
          </w:p>
        </w:tc>
        <w:tc>
          <w:tcPr>
            <w:tcW w:w="2126" w:type="dxa"/>
            <w:tcBorders>
              <w:top w:val="single" w:sz="6" w:space="0" w:color="auto"/>
              <w:bottom w:val="single" w:sz="6" w:space="0" w:color="auto"/>
            </w:tcBorders>
            <w:shd w:val="pct15" w:color="auto" w:fill="auto"/>
          </w:tcPr>
          <w:p w14:paraId="75E578B2" w14:textId="77777777" w:rsidR="003D7C52" w:rsidRPr="002E60BC" w:rsidRDefault="003D7C52" w:rsidP="00F264B5">
            <w:pPr>
              <w:pStyle w:val="Table10ptHeading-ASDEFCON"/>
            </w:pPr>
            <w:r w:rsidRPr="002E60BC">
              <w:t>(f)</w:t>
            </w:r>
          </w:p>
        </w:tc>
        <w:tc>
          <w:tcPr>
            <w:tcW w:w="3686" w:type="dxa"/>
            <w:tcBorders>
              <w:top w:val="single" w:sz="6" w:space="0" w:color="auto"/>
              <w:bottom w:val="single" w:sz="6" w:space="0" w:color="auto"/>
            </w:tcBorders>
            <w:shd w:val="pct15" w:color="auto" w:fill="auto"/>
          </w:tcPr>
          <w:p w14:paraId="7F54314E" w14:textId="77777777" w:rsidR="003D7C52" w:rsidRPr="002E60BC" w:rsidRDefault="003D7C52" w:rsidP="00F264B5">
            <w:pPr>
              <w:pStyle w:val="Table10ptHeading-ASDEFCON"/>
            </w:pPr>
            <w:r w:rsidRPr="002E60BC">
              <w:t>(g)</w:t>
            </w:r>
          </w:p>
        </w:tc>
      </w:tr>
      <w:tr w:rsidR="00A621B2" w:rsidRPr="002E60BC" w14:paraId="59E3C583" w14:textId="77777777" w:rsidTr="009D7B92">
        <w:tc>
          <w:tcPr>
            <w:tcW w:w="1443" w:type="dxa"/>
            <w:tcBorders>
              <w:top w:val="single" w:sz="6" w:space="0" w:color="auto"/>
            </w:tcBorders>
          </w:tcPr>
          <w:p w14:paraId="4FB44F88" w14:textId="77777777" w:rsidR="00A621B2" w:rsidRPr="00FC674C" w:rsidRDefault="00D76018" w:rsidP="009E3428">
            <w:pPr>
              <w:pStyle w:val="Table8ptText-ASDEFCON"/>
              <w:rPr>
                <w:highlight w:val="yellow"/>
              </w:rPr>
            </w:pPr>
            <w:r w:rsidRPr="00FC674C">
              <w:t>G-</w:t>
            </w:r>
            <w:r w:rsidR="0019486A" w:rsidRPr="00FC674C">
              <w:t>F</w:t>
            </w:r>
            <w:r w:rsidR="00A621B2" w:rsidRPr="00FC674C">
              <w:t>-1</w:t>
            </w:r>
          </w:p>
        </w:tc>
        <w:tc>
          <w:tcPr>
            <w:tcW w:w="2065" w:type="dxa"/>
            <w:tcBorders>
              <w:top w:val="single" w:sz="6" w:space="0" w:color="auto"/>
            </w:tcBorders>
          </w:tcPr>
          <w:p w14:paraId="535BF2AA" w14:textId="77777777" w:rsidR="00A621B2" w:rsidRPr="00FC674C" w:rsidRDefault="00A621B2" w:rsidP="009E3428">
            <w:pPr>
              <w:pStyle w:val="Table8ptText-ASDEFCON"/>
            </w:pPr>
            <w:r w:rsidRPr="00FC674C">
              <w:t>Signal Integrator Manual (Method of Signal Capture)</w:t>
            </w:r>
          </w:p>
        </w:tc>
        <w:tc>
          <w:tcPr>
            <w:tcW w:w="1500" w:type="dxa"/>
            <w:tcBorders>
              <w:top w:val="single" w:sz="6" w:space="0" w:color="auto"/>
            </w:tcBorders>
          </w:tcPr>
          <w:p w14:paraId="097950EF" w14:textId="77777777" w:rsidR="00A621B2" w:rsidRPr="00FC674C" w:rsidRDefault="00A621B2" w:rsidP="009E3428">
            <w:pPr>
              <w:pStyle w:val="Table8ptText-ASDEFCON"/>
            </w:pPr>
            <w:r w:rsidRPr="00FC674C">
              <w:t>Patent</w:t>
            </w:r>
          </w:p>
        </w:tc>
        <w:tc>
          <w:tcPr>
            <w:tcW w:w="1500" w:type="dxa"/>
            <w:tcBorders>
              <w:top w:val="single" w:sz="6" w:space="0" w:color="auto"/>
            </w:tcBorders>
          </w:tcPr>
          <w:p w14:paraId="0E2286E4" w14:textId="77777777" w:rsidR="00A621B2" w:rsidRPr="00FC674C" w:rsidRDefault="00A621B2" w:rsidP="009E3428">
            <w:pPr>
              <w:pStyle w:val="Table8ptText-ASDEFCON"/>
            </w:pPr>
            <w:r w:rsidRPr="00FC674C">
              <w:t xml:space="preserve">XYZ Pty Ltd </w:t>
            </w:r>
          </w:p>
        </w:tc>
        <w:tc>
          <w:tcPr>
            <w:tcW w:w="2389" w:type="dxa"/>
            <w:tcBorders>
              <w:top w:val="single" w:sz="6" w:space="0" w:color="auto"/>
            </w:tcBorders>
          </w:tcPr>
          <w:p w14:paraId="5D9D96CB" w14:textId="77777777" w:rsidR="00A621B2" w:rsidRPr="00FC674C" w:rsidRDefault="00A621B2" w:rsidP="009E3428">
            <w:pPr>
              <w:pStyle w:val="Table8ptText-ASDEFCON"/>
            </w:pPr>
            <w:r w:rsidRPr="00FC674C">
              <w:t>AU 01 233 323232</w:t>
            </w:r>
          </w:p>
        </w:tc>
        <w:tc>
          <w:tcPr>
            <w:tcW w:w="2126" w:type="dxa"/>
            <w:tcBorders>
              <w:top w:val="single" w:sz="6" w:space="0" w:color="auto"/>
            </w:tcBorders>
          </w:tcPr>
          <w:p w14:paraId="01AECBE8" w14:textId="77777777" w:rsidR="00A621B2" w:rsidRPr="00FC674C" w:rsidRDefault="00A621B2" w:rsidP="009E3428">
            <w:pPr>
              <w:pStyle w:val="Table8ptText-ASDEFCON"/>
            </w:pPr>
            <w:r w:rsidRPr="00FC674C">
              <w:t>Australia only</w:t>
            </w:r>
          </w:p>
        </w:tc>
        <w:tc>
          <w:tcPr>
            <w:tcW w:w="3686" w:type="dxa"/>
            <w:tcBorders>
              <w:top w:val="single" w:sz="6" w:space="0" w:color="auto"/>
            </w:tcBorders>
          </w:tcPr>
          <w:p w14:paraId="29D134CF" w14:textId="77777777" w:rsidR="00A621B2" w:rsidRPr="00FC674C" w:rsidRDefault="003A084E" w:rsidP="009E3428">
            <w:pPr>
              <w:pStyle w:val="Table8ptText-ASDEFCON"/>
            </w:pPr>
            <w:r w:rsidRPr="00FC674C">
              <w:t xml:space="preserve">The Commonwealth </w:t>
            </w:r>
            <w:r w:rsidR="005432F0" w:rsidRPr="00FC674C">
              <w:t xml:space="preserve">may not make an integrated circuit from the plans </w:t>
            </w:r>
            <w:r w:rsidR="00BE3B56" w:rsidRPr="00FC674C">
              <w:t xml:space="preserve">contained </w:t>
            </w:r>
            <w:r w:rsidR="00891832" w:rsidRPr="00FC674C">
              <w:t>i</w:t>
            </w:r>
            <w:r w:rsidR="005432F0" w:rsidRPr="00FC674C">
              <w:t>n the manual</w:t>
            </w:r>
            <w:r w:rsidR="009561B3" w:rsidRPr="00FC674C">
              <w:t xml:space="preserve"> for a period of 3 years</w:t>
            </w:r>
            <w:r w:rsidR="005432F0" w:rsidRPr="00FC674C">
              <w:t>.</w:t>
            </w:r>
          </w:p>
        </w:tc>
      </w:tr>
      <w:tr w:rsidR="00A621B2" w:rsidRPr="002E60BC" w14:paraId="4E4D6BF0" w14:textId="77777777" w:rsidTr="009D7B92">
        <w:tc>
          <w:tcPr>
            <w:tcW w:w="1443" w:type="dxa"/>
          </w:tcPr>
          <w:p w14:paraId="121D1B0B" w14:textId="77777777" w:rsidR="00A621B2" w:rsidRPr="00FC674C" w:rsidRDefault="00D76018" w:rsidP="009E3428">
            <w:pPr>
              <w:pStyle w:val="Table8ptText-ASDEFCON"/>
              <w:rPr>
                <w:highlight w:val="yellow"/>
              </w:rPr>
            </w:pPr>
            <w:r w:rsidRPr="00FC674C">
              <w:t>G-</w:t>
            </w:r>
            <w:r w:rsidR="0019486A" w:rsidRPr="00FC674C">
              <w:t>F</w:t>
            </w:r>
            <w:r w:rsidR="00A621B2" w:rsidRPr="00FC674C">
              <w:t>-2</w:t>
            </w:r>
          </w:p>
        </w:tc>
        <w:tc>
          <w:tcPr>
            <w:tcW w:w="2065" w:type="dxa"/>
          </w:tcPr>
          <w:p w14:paraId="01A3306B" w14:textId="77777777" w:rsidR="00A621B2" w:rsidRPr="00FC674C" w:rsidRDefault="00A621B2" w:rsidP="009E3428">
            <w:pPr>
              <w:pStyle w:val="Table8ptText-ASDEFCON"/>
            </w:pPr>
            <w:r w:rsidRPr="00FC674C">
              <w:t xml:space="preserve">Signal Integrator Device </w:t>
            </w:r>
          </w:p>
        </w:tc>
        <w:tc>
          <w:tcPr>
            <w:tcW w:w="1500" w:type="dxa"/>
          </w:tcPr>
          <w:p w14:paraId="6C852DEB" w14:textId="77777777" w:rsidR="00A621B2" w:rsidRPr="00FC674C" w:rsidRDefault="00A621B2" w:rsidP="009E3428">
            <w:pPr>
              <w:pStyle w:val="Table8ptText-ASDEFCON"/>
            </w:pPr>
            <w:r w:rsidRPr="00FC674C">
              <w:t>Circuit Layout</w:t>
            </w:r>
          </w:p>
        </w:tc>
        <w:tc>
          <w:tcPr>
            <w:tcW w:w="1500" w:type="dxa"/>
          </w:tcPr>
          <w:p w14:paraId="4C3F814A" w14:textId="77777777" w:rsidR="00A621B2" w:rsidRPr="00FC674C" w:rsidRDefault="00A621B2" w:rsidP="009E3428">
            <w:pPr>
              <w:pStyle w:val="Table8ptText-ASDEFCON"/>
            </w:pPr>
            <w:r w:rsidRPr="00FC674C">
              <w:t xml:space="preserve">XYZ Pty Ltd </w:t>
            </w:r>
          </w:p>
        </w:tc>
        <w:tc>
          <w:tcPr>
            <w:tcW w:w="2389" w:type="dxa"/>
          </w:tcPr>
          <w:p w14:paraId="3B4FCF12" w14:textId="77777777" w:rsidR="00A621B2" w:rsidRPr="00FC674C" w:rsidRDefault="005B7F88" w:rsidP="009E3428">
            <w:pPr>
              <w:pStyle w:val="Table8ptText-ASDEFCON"/>
            </w:pPr>
            <w:r w:rsidRPr="00FC674C">
              <w:t>N/A</w:t>
            </w:r>
          </w:p>
        </w:tc>
        <w:tc>
          <w:tcPr>
            <w:tcW w:w="2126" w:type="dxa"/>
          </w:tcPr>
          <w:p w14:paraId="7FC7C18C" w14:textId="77777777" w:rsidR="00A621B2" w:rsidRPr="00FC674C" w:rsidRDefault="00A621B2" w:rsidP="009E3428">
            <w:pPr>
              <w:pStyle w:val="Table8ptText-ASDEFCON"/>
            </w:pPr>
            <w:r w:rsidRPr="00FC674C">
              <w:t>Australia and United States only</w:t>
            </w:r>
          </w:p>
        </w:tc>
        <w:tc>
          <w:tcPr>
            <w:tcW w:w="3686" w:type="dxa"/>
          </w:tcPr>
          <w:p w14:paraId="2D591A29" w14:textId="77777777" w:rsidR="00A621B2" w:rsidRPr="00FC674C" w:rsidRDefault="005432F0" w:rsidP="009E3428">
            <w:pPr>
              <w:pStyle w:val="Table8ptText-ASDEFCON"/>
            </w:pPr>
            <w:r w:rsidRPr="00FC674C">
              <w:t xml:space="preserve">The Commonwealth may not </w:t>
            </w:r>
            <w:r w:rsidR="009561B3" w:rsidRPr="00FC674C">
              <w:t>disclose</w:t>
            </w:r>
            <w:r w:rsidRPr="00FC674C">
              <w:t xml:space="preserve"> the device to a third party</w:t>
            </w:r>
            <w:r w:rsidR="009561B3" w:rsidRPr="00FC674C">
              <w:t xml:space="preserve"> for a period of 5 years</w:t>
            </w:r>
            <w:r w:rsidRPr="00FC674C">
              <w:t>.</w:t>
            </w:r>
          </w:p>
        </w:tc>
      </w:tr>
    </w:tbl>
    <w:p w14:paraId="0B32B640" w14:textId="77777777" w:rsidR="001060C6" w:rsidRDefault="001060C6" w:rsidP="009E3428">
      <w:pPr>
        <w:pStyle w:val="ASDEFCONNormal"/>
        <w:sectPr w:rsidR="001060C6" w:rsidSect="003E5125">
          <w:headerReference w:type="default" r:id="rId31"/>
          <w:footerReference w:type="default" r:id="rId32"/>
          <w:pgSz w:w="16840" w:h="11907" w:orient="landscape" w:code="9"/>
          <w:pgMar w:top="1418" w:right="1304" w:bottom="1418" w:left="907" w:header="567" w:footer="284" w:gutter="0"/>
          <w:paperSrc w:first="257" w:other="257"/>
          <w:pgNumType w:start="1"/>
          <w:cols w:space="720"/>
          <w:docGrid w:linePitch="272"/>
        </w:sectPr>
      </w:pPr>
    </w:p>
    <w:p w14:paraId="3386637B" w14:textId="0956D97C" w:rsidR="001060C6" w:rsidRPr="008822BB" w:rsidRDefault="001060C6" w:rsidP="009E3428">
      <w:pPr>
        <w:pStyle w:val="ASDEFCONTitle"/>
      </w:pPr>
      <w:r w:rsidRPr="001326D3">
        <w:lastRenderedPageBreak/>
        <w:t xml:space="preserve">ESCROW </w:t>
      </w:r>
      <w:r w:rsidR="00727BF0">
        <w:t xml:space="preserve">ITems </w:t>
      </w:r>
      <w:r w:rsidRPr="001326D3">
        <w:t>(OPTIONAL)</w:t>
      </w:r>
    </w:p>
    <w:p w14:paraId="45A3424C" w14:textId="77777777" w:rsidR="001060C6" w:rsidRPr="00653C98" w:rsidRDefault="001060C6" w:rsidP="009E3428">
      <w:pPr>
        <w:pStyle w:val="NoteToTenderers-ASDEFCON"/>
      </w:pPr>
      <w:r w:rsidRPr="00653C98">
        <w:t xml:space="preserve">Note to </w:t>
      </w:r>
      <w:r w:rsidR="00682023">
        <w:t>t</w:t>
      </w:r>
      <w:r w:rsidRPr="00653C98">
        <w:t xml:space="preserve">enderers:  Tenderers are to clearly identify </w:t>
      </w:r>
      <w:r w:rsidR="00437D09">
        <w:t xml:space="preserve">in this Annex G </w:t>
      </w:r>
      <w:r w:rsidRPr="00653C98">
        <w:t xml:space="preserve">all items of TD or Software that are to be subject to an Escrow Agreement in accordance with clause </w:t>
      </w:r>
      <w:r>
        <w:t>5.</w:t>
      </w:r>
      <w:r w:rsidR="00891832">
        <w:t>19</w:t>
      </w:r>
      <w:r w:rsidR="00006E1D" w:rsidRPr="00653C98">
        <w:t xml:space="preserve"> </w:t>
      </w:r>
      <w:r w:rsidR="005B7F88">
        <w:t xml:space="preserve">of the </w:t>
      </w:r>
      <w:r w:rsidR="000D11B7">
        <w:t xml:space="preserve">draft </w:t>
      </w:r>
      <w:r w:rsidR="005B7F88">
        <w:t>COC</w:t>
      </w:r>
      <w:r w:rsidRPr="00653C98">
        <w:t>.</w:t>
      </w:r>
    </w:p>
    <w:tbl>
      <w:tblPr>
        <w:tblW w:w="14709" w:type="dxa"/>
        <w:tblLayout w:type="fixed"/>
        <w:tblLook w:val="00A0" w:firstRow="1" w:lastRow="0" w:firstColumn="1" w:lastColumn="0" w:noHBand="0" w:noVBand="0"/>
      </w:tblPr>
      <w:tblGrid>
        <w:gridCol w:w="1242"/>
        <w:gridCol w:w="1136"/>
        <w:gridCol w:w="1419"/>
        <w:gridCol w:w="2072"/>
        <w:gridCol w:w="2037"/>
        <w:gridCol w:w="2126"/>
        <w:gridCol w:w="2125"/>
        <w:gridCol w:w="2552"/>
      </w:tblGrid>
      <w:tr w:rsidR="00C64A5C" w:rsidRPr="002E60BC" w14:paraId="40134161" w14:textId="77777777" w:rsidTr="00455DF5">
        <w:trPr>
          <w:trHeight w:val="895"/>
        </w:trPr>
        <w:tc>
          <w:tcPr>
            <w:tcW w:w="1242"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cBorders>
            <w:shd w:val="clear" w:color="auto" w:fill="000000"/>
          </w:tcPr>
          <w:p w14:paraId="23332492"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Unique Line Item Description</w:t>
            </w:r>
          </w:p>
        </w:tc>
        <w:tc>
          <w:tcPr>
            <w:tcW w:w="1136"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7C0EA909" w14:textId="7AFB16D2" w:rsidR="00C64A5C" w:rsidRPr="00F264B5" w:rsidRDefault="00093623" w:rsidP="00F264B5">
            <w:pPr>
              <w:pStyle w:val="Table10ptHeading-ASDEFCON"/>
              <w:rPr>
                <w:bCs/>
                <w:color w:val="FFFFFF" w:themeColor="background1"/>
                <w:sz w:val="18"/>
              </w:rPr>
            </w:pPr>
            <w:r>
              <w:rPr>
                <w:bCs/>
                <w:color w:val="FFFFFF" w:themeColor="background1"/>
                <w:sz w:val="18"/>
              </w:rPr>
              <w:t>SS</w:t>
            </w:r>
            <w:r w:rsidR="00C64A5C" w:rsidRPr="00F264B5">
              <w:rPr>
                <w:bCs/>
                <w:color w:val="FFFFFF" w:themeColor="background1"/>
                <w:sz w:val="18"/>
              </w:rPr>
              <w:t>TDL / Software List  Reference</w:t>
            </w:r>
          </w:p>
        </w:tc>
        <w:tc>
          <w:tcPr>
            <w:tcW w:w="1419"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5977C0B8" w14:textId="2D4A7CC8" w:rsidR="00C64A5C" w:rsidRPr="00F264B5" w:rsidRDefault="00C64A5C" w:rsidP="00F264B5">
            <w:pPr>
              <w:pStyle w:val="Table10ptHeading-ASDEFCON"/>
              <w:rPr>
                <w:bCs/>
                <w:color w:val="FFFFFF" w:themeColor="background1"/>
                <w:sz w:val="18"/>
              </w:rPr>
            </w:pPr>
            <w:r w:rsidRPr="00F264B5">
              <w:rPr>
                <w:bCs/>
                <w:color w:val="FFFFFF" w:themeColor="background1"/>
                <w:sz w:val="18"/>
              </w:rPr>
              <w:t>System/</w:t>
            </w:r>
            <w:r w:rsidRPr="00F264B5">
              <w:rPr>
                <w:bCs/>
                <w:color w:val="FFFFFF" w:themeColor="background1"/>
                <w:sz w:val="18"/>
              </w:rPr>
              <w:br/>
              <w:t>Subsystem/ Component/</w:t>
            </w:r>
            <w:r w:rsidR="00AA022B">
              <w:rPr>
                <w:bCs/>
                <w:color w:val="FFFFFF" w:themeColor="background1"/>
                <w:sz w:val="18"/>
              </w:rPr>
              <w:t xml:space="preserve"> </w:t>
            </w:r>
            <w:r w:rsidRPr="00F264B5">
              <w:rPr>
                <w:bCs/>
                <w:color w:val="FFFFFF" w:themeColor="background1"/>
                <w:sz w:val="18"/>
              </w:rPr>
              <w:t>CI Name</w:t>
            </w:r>
          </w:p>
        </w:tc>
        <w:tc>
          <w:tcPr>
            <w:tcW w:w="2072"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622935D2"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 xml:space="preserve">Description of TD / Software </w:t>
            </w:r>
            <w:r w:rsidRPr="00F264B5">
              <w:rPr>
                <w:bCs/>
                <w:color w:val="FFFFFF" w:themeColor="background1"/>
                <w:sz w:val="18"/>
              </w:rPr>
              <w:br/>
              <w:t>(</w:t>
            </w:r>
            <w:r w:rsidR="00D53832" w:rsidRPr="00F264B5">
              <w:rPr>
                <w:bCs/>
                <w:color w:val="FFFFFF" w:themeColor="background1"/>
                <w:sz w:val="18"/>
              </w:rPr>
              <w:t xml:space="preserve">describe as </w:t>
            </w:r>
            <w:r w:rsidRPr="00F264B5">
              <w:rPr>
                <w:bCs/>
                <w:color w:val="FFFFFF" w:themeColor="background1"/>
                <w:sz w:val="18"/>
              </w:rPr>
              <w:t>class, category or group of items)</w:t>
            </w:r>
          </w:p>
        </w:tc>
        <w:tc>
          <w:tcPr>
            <w:tcW w:w="2037"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6202B777"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 xml:space="preserve">Owner </w:t>
            </w:r>
            <w:r w:rsidR="00095985" w:rsidRPr="00F264B5">
              <w:rPr>
                <w:bCs/>
                <w:color w:val="FFFFFF" w:themeColor="background1"/>
                <w:sz w:val="18"/>
              </w:rPr>
              <w:t xml:space="preserve">/ </w:t>
            </w:r>
            <w:r w:rsidRPr="00F264B5">
              <w:rPr>
                <w:bCs/>
                <w:color w:val="FFFFFF" w:themeColor="background1"/>
                <w:sz w:val="18"/>
              </w:rPr>
              <w:t xml:space="preserve">Licensor of </w:t>
            </w:r>
            <w:r w:rsidR="00095985" w:rsidRPr="00F264B5">
              <w:rPr>
                <w:bCs/>
                <w:color w:val="FFFFFF" w:themeColor="background1"/>
                <w:sz w:val="18"/>
              </w:rPr>
              <w:t xml:space="preserve">associated </w:t>
            </w:r>
            <w:r w:rsidRPr="00F264B5">
              <w:rPr>
                <w:bCs/>
                <w:color w:val="FFFFFF" w:themeColor="background1"/>
                <w:sz w:val="18"/>
              </w:rPr>
              <w:t>IP</w:t>
            </w:r>
          </w:p>
        </w:tc>
        <w:tc>
          <w:tcPr>
            <w:tcW w:w="2126"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1D454BF1"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Escrow Agent Details</w:t>
            </w:r>
          </w:p>
          <w:p w14:paraId="067F0BC2" w14:textId="77777777" w:rsidR="00C64A5C" w:rsidRPr="00F264B5" w:rsidRDefault="00C64A5C" w:rsidP="00F264B5">
            <w:pPr>
              <w:pStyle w:val="Table10ptHeading-ASDEFCON"/>
              <w:rPr>
                <w:b w:val="0"/>
                <w:bCs/>
                <w:color w:val="FFFFFF" w:themeColor="background1"/>
                <w:sz w:val="18"/>
              </w:rPr>
            </w:pPr>
            <w:r w:rsidRPr="00F264B5">
              <w:rPr>
                <w:bCs/>
                <w:color w:val="FFFFFF" w:themeColor="background1"/>
                <w:sz w:val="18"/>
              </w:rPr>
              <w:t>(including name</w:t>
            </w:r>
            <w:r w:rsidR="00095985" w:rsidRPr="00F264B5">
              <w:rPr>
                <w:bCs/>
                <w:color w:val="FFFFFF" w:themeColor="background1"/>
                <w:sz w:val="18"/>
              </w:rPr>
              <w:t>, ABN</w:t>
            </w:r>
            <w:r w:rsidRPr="00F264B5">
              <w:rPr>
                <w:bCs/>
                <w:color w:val="FFFFFF" w:themeColor="background1"/>
                <w:sz w:val="18"/>
              </w:rPr>
              <w:t xml:space="preserve"> and contact details</w:t>
            </w:r>
            <w:r w:rsidR="00C73C9E" w:rsidRPr="00F264B5">
              <w:rPr>
                <w:bCs/>
                <w:color w:val="FFFFFF" w:themeColor="background1"/>
                <w:sz w:val="18"/>
              </w:rPr>
              <w:t>)</w:t>
            </w:r>
          </w:p>
        </w:tc>
        <w:tc>
          <w:tcPr>
            <w:tcW w:w="2125"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000000"/>
          </w:tcPr>
          <w:p w14:paraId="52F2D596"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Escrow Agreement Details</w:t>
            </w:r>
          </w:p>
        </w:tc>
        <w:tc>
          <w:tcPr>
            <w:tcW w:w="2552" w:type="dxa"/>
            <w:tcBorders>
              <w:top w:val="single" w:sz="4" w:space="0" w:color="FFFFFF" w:themeColor="background1"/>
              <w:left w:val="single" w:sz="6" w:space="0" w:color="FFFFFF" w:themeColor="background1"/>
              <w:bottom w:val="single" w:sz="4" w:space="0" w:color="FFFFFF" w:themeColor="background1"/>
              <w:right w:val="single" w:sz="4" w:space="0" w:color="FFFFFF" w:themeColor="background1"/>
            </w:tcBorders>
            <w:shd w:val="clear" w:color="auto" w:fill="000000"/>
          </w:tcPr>
          <w:p w14:paraId="48F8B99A" w14:textId="77777777" w:rsidR="00C64A5C" w:rsidRPr="00F264B5" w:rsidRDefault="00C64A5C" w:rsidP="00F264B5">
            <w:pPr>
              <w:pStyle w:val="Table10ptHeading-ASDEFCON"/>
              <w:rPr>
                <w:bCs/>
                <w:color w:val="FFFFFF" w:themeColor="background1"/>
                <w:sz w:val="18"/>
              </w:rPr>
            </w:pPr>
            <w:r w:rsidRPr="00F264B5">
              <w:rPr>
                <w:bCs/>
                <w:color w:val="FFFFFF" w:themeColor="background1"/>
                <w:sz w:val="18"/>
              </w:rPr>
              <w:t>Location</w:t>
            </w:r>
          </w:p>
          <w:p w14:paraId="08F5282F" w14:textId="77777777" w:rsidR="00C64A5C" w:rsidRPr="00F264B5" w:rsidRDefault="00C64A5C" w:rsidP="00F264B5">
            <w:pPr>
              <w:pStyle w:val="Table10ptHeading-ASDEFCON"/>
              <w:rPr>
                <w:b w:val="0"/>
                <w:bCs/>
                <w:color w:val="FFFFFF" w:themeColor="background1"/>
                <w:sz w:val="18"/>
              </w:rPr>
            </w:pPr>
            <w:r w:rsidRPr="00F264B5">
              <w:rPr>
                <w:bCs/>
                <w:color w:val="FFFFFF" w:themeColor="background1"/>
                <w:sz w:val="18"/>
              </w:rPr>
              <w:t xml:space="preserve">(delivery / storage  in Australia </w:t>
            </w:r>
            <w:r w:rsidR="00C73C9E" w:rsidRPr="00F264B5">
              <w:rPr>
                <w:bCs/>
                <w:color w:val="FFFFFF" w:themeColor="background1"/>
                <w:sz w:val="18"/>
              </w:rPr>
              <w:t xml:space="preserve">where </w:t>
            </w:r>
            <w:r w:rsidRPr="00F264B5">
              <w:rPr>
                <w:bCs/>
                <w:color w:val="FFFFFF" w:themeColor="background1"/>
                <w:sz w:val="18"/>
              </w:rPr>
              <w:t>Escrow Item is held)</w:t>
            </w:r>
          </w:p>
        </w:tc>
      </w:tr>
      <w:tr w:rsidR="00C64A5C" w:rsidRPr="002E60BC" w14:paraId="15FF4298" w14:textId="77777777" w:rsidTr="00455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single" w:sz="4" w:space="0" w:color="FFFFFF" w:themeColor="background1"/>
            </w:tcBorders>
            <w:shd w:val="clear" w:color="auto" w:fill="D9D9D9"/>
          </w:tcPr>
          <w:p w14:paraId="3DC009D2" w14:textId="77777777" w:rsidR="00C64A5C" w:rsidRPr="002E60BC" w:rsidRDefault="00C64A5C" w:rsidP="00F264B5">
            <w:pPr>
              <w:pStyle w:val="Table10ptHeading-ASDEFCON"/>
            </w:pPr>
            <w:r w:rsidRPr="002E60BC">
              <w:t>(a)</w:t>
            </w:r>
          </w:p>
        </w:tc>
        <w:tc>
          <w:tcPr>
            <w:tcW w:w="1136" w:type="dxa"/>
            <w:tcBorders>
              <w:top w:val="single" w:sz="4" w:space="0" w:color="FFFFFF" w:themeColor="background1"/>
            </w:tcBorders>
            <w:shd w:val="clear" w:color="auto" w:fill="D9D9D9"/>
          </w:tcPr>
          <w:p w14:paraId="0B458021" w14:textId="77777777" w:rsidR="00C64A5C" w:rsidRPr="002E60BC" w:rsidRDefault="00C64A5C" w:rsidP="00F264B5">
            <w:pPr>
              <w:pStyle w:val="Table10ptHeading-ASDEFCON"/>
            </w:pPr>
            <w:r w:rsidRPr="002E60BC">
              <w:t>(b)</w:t>
            </w:r>
          </w:p>
        </w:tc>
        <w:tc>
          <w:tcPr>
            <w:tcW w:w="1419" w:type="dxa"/>
            <w:tcBorders>
              <w:top w:val="single" w:sz="4" w:space="0" w:color="FFFFFF" w:themeColor="background1"/>
            </w:tcBorders>
            <w:shd w:val="clear" w:color="auto" w:fill="D9D9D9"/>
          </w:tcPr>
          <w:p w14:paraId="0451265E" w14:textId="77777777" w:rsidR="00C64A5C" w:rsidRPr="002E60BC" w:rsidRDefault="00C64A5C" w:rsidP="00F264B5">
            <w:pPr>
              <w:pStyle w:val="Table10ptHeading-ASDEFCON"/>
            </w:pPr>
            <w:r w:rsidRPr="002E60BC">
              <w:t>(c)</w:t>
            </w:r>
          </w:p>
        </w:tc>
        <w:tc>
          <w:tcPr>
            <w:tcW w:w="2072" w:type="dxa"/>
            <w:tcBorders>
              <w:top w:val="single" w:sz="4" w:space="0" w:color="FFFFFF" w:themeColor="background1"/>
            </w:tcBorders>
            <w:shd w:val="clear" w:color="auto" w:fill="D9D9D9"/>
          </w:tcPr>
          <w:p w14:paraId="3839965A" w14:textId="77777777" w:rsidR="00C64A5C" w:rsidRPr="002E60BC" w:rsidRDefault="00C64A5C" w:rsidP="00F264B5">
            <w:pPr>
              <w:pStyle w:val="Table10ptHeading-ASDEFCON"/>
            </w:pPr>
            <w:r w:rsidRPr="002E60BC">
              <w:t>(d)</w:t>
            </w:r>
          </w:p>
        </w:tc>
        <w:tc>
          <w:tcPr>
            <w:tcW w:w="2037" w:type="dxa"/>
            <w:tcBorders>
              <w:top w:val="single" w:sz="4" w:space="0" w:color="FFFFFF" w:themeColor="background1"/>
            </w:tcBorders>
            <w:shd w:val="clear" w:color="auto" w:fill="D9D9D9"/>
          </w:tcPr>
          <w:p w14:paraId="1449C900" w14:textId="77777777" w:rsidR="00C64A5C" w:rsidRPr="002E60BC" w:rsidRDefault="00C64A5C" w:rsidP="00F264B5">
            <w:pPr>
              <w:pStyle w:val="Table10ptHeading-ASDEFCON"/>
            </w:pPr>
            <w:r w:rsidRPr="002E60BC">
              <w:t>(e)</w:t>
            </w:r>
          </w:p>
        </w:tc>
        <w:tc>
          <w:tcPr>
            <w:tcW w:w="2126" w:type="dxa"/>
            <w:tcBorders>
              <w:top w:val="single" w:sz="4" w:space="0" w:color="FFFFFF" w:themeColor="background1"/>
            </w:tcBorders>
            <w:shd w:val="clear" w:color="auto" w:fill="D9D9D9"/>
          </w:tcPr>
          <w:p w14:paraId="6DB0B15B" w14:textId="77777777" w:rsidR="00C64A5C" w:rsidRPr="002E60BC" w:rsidRDefault="00C64A5C" w:rsidP="00F264B5">
            <w:pPr>
              <w:pStyle w:val="Table10ptHeading-ASDEFCON"/>
            </w:pPr>
            <w:r w:rsidRPr="002E60BC">
              <w:t>(f)</w:t>
            </w:r>
          </w:p>
        </w:tc>
        <w:tc>
          <w:tcPr>
            <w:tcW w:w="2125" w:type="dxa"/>
            <w:tcBorders>
              <w:top w:val="single" w:sz="4" w:space="0" w:color="FFFFFF" w:themeColor="background1"/>
            </w:tcBorders>
            <w:shd w:val="clear" w:color="auto" w:fill="D9D9D9"/>
          </w:tcPr>
          <w:p w14:paraId="2E90DE48" w14:textId="77777777" w:rsidR="00C64A5C" w:rsidRPr="002E60BC" w:rsidRDefault="00C64A5C" w:rsidP="00F264B5">
            <w:pPr>
              <w:pStyle w:val="Table10ptHeading-ASDEFCON"/>
            </w:pPr>
            <w:r w:rsidRPr="002E60BC">
              <w:t>(g)</w:t>
            </w:r>
          </w:p>
        </w:tc>
        <w:tc>
          <w:tcPr>
            <w:tcW w:w="2552" w:type="dxa"/>
            <w:tcBorders>
              <w:top w:val="single" w:sz="4" w:space="0" w:color="FFFFFF" w:themeColor="background1"/>
            </w:tcBorders>
            <w:shd w:val="clear" w:color="auto" w:fill="D9D9D9"/>
          </w:tcPr>
          <w:p w14:paraId="06AC2B21" w14:textId="77777777" w:rsidR="00C64A5C" w:rsidRPr="002E60BC" w:rsidRDefault="00C64A5C" w:rsidP="00F264B5">
            <w:pPr>
              <w:pStyle w:val="Table10ptHeading-ASDEFCON"/>
            </w:pPr>
            <w:r w:rsidRPr="002E60BC">
              <w:t>(h)</w:t>
            </w:r>
          </w:p>
        </w:tc>
      </w:tr>
      <w:tr w:rsidR="00C64A5C" w:rsidRPr="002E60BC" w14:paraId="754E67D0" w14:textId="77777777" w:rsidTr="00455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7CAA7E22" w14:textId="77777777" w:rsidR="00C64A5C" w:rsidRPr="002E60BC" w:rsidRDefault="00C64A5C" w:rsidP="009E3428">
            <w:pPr>
              <w:pStyle w:val="Table10ptText-ASDEFCON"/>
            </w:pPr>
            <w:r w:rsidRPr="002E60BC">
              <w:t>G-</w:t>
            </w:r>
            <w:r w:rsidR="0019486A">
              <w:t>G</w:t>
            </w:r>
            <w:r w:rsidRPr="002E60BC">
              <w:t>-1</w:t>
            </w:r>
          </w:p>
        </w:tc>
        <w:tc>
          <w:tcPr>
            <w:tcW w:w="1136" w:type="dxa"/>
          </w:tcPr>
          <w:p w14:paraId="33B5D20B" w14:textId="0377F6F1" w:rsidR="00C64A5C" w:rsidRPr="002E60BC" w:rsidRDefault="00093623" w:rsidP="009E3428">
            <w:pPr>
              <w:pStyle w:val="Table10ptText-ASDEFCON"/>
            </w:pPr>
            <w:r>
              <w:t>SS</w:t>
            </w:r>
            <w:r w:rsidR="00C64A5C" w:rsidRPr="002E60BC">
              <w:t>TDL 12.1.1.3</w:t>
            </w:r>
          </w:p>
        </w:tc>
        <w:tc>
          <w:tcPr>
            <w:tcW w:w="1419" w:type="dxa"/>
          </w:tcPr>
          <w:p w14:paraId="6147B4DA" w14:textId="77777777" w:rsidR="00C64A5C" w:rsidRPr="002E60BC" w:rsidRDefault="00C64A5C" w:rsidP="009E3428">
            <w:pPr>
              <w:pStyle w:val="Table10ptText-ASDEFCON"/>
            </w:pPr>
            <w:r w:rsidRPr="002E60BC">
              <w:t>Radar Subsystem</w:t>
            </w:r>
          </w:p>
        </w:tc>
        <w:tc>
          <w:tcPr>
            <w:tcW w:w="2072" w:type="dxa"/>
          </w:tcPr>
          <w:p w14:paraId="16F20CA1" w14:textId="77777777" w:rsidR="00C64A5C" w:rsidRPr="002E60BC" w:rsidRDefault="00C64A5C" w:rsidP="009E3428">
            <w:pPr>
              <w:pStyle w:val="Table10ptText-ASDEFCON"/>
            </w:pPr>
            <w:r w:rsidRPr="002E60BC">
              <w:t xml:space="preserve">Radar Software </w:t>
            </w:r>
          </w:p>
        </w:tc>
        <w:tc>
          <w:tcPr>
            <w:tcW w:w="2037" w:type="dxa"/>
          </w:tcPr>
          <w:p w14:paraId="5EDB3283" w14:textId="77777777" w:rsidR="00C64A5C" w:rsidRPr="002E60BC" w:rsidRDefault="00C64A5C" w:rsidP="009E3428">
            <w:pPr>
              <w:pStyle w:val="Table10ptText-ASDEFCON"/>
            </w:pPr>
            <w:r w:rsidRPr="002E60BC">
              <w:t>XYZ Pty Ltd</w:t>
            </w:r>
          </w:p>
        </w:tc>
        <w:tc>
          <w:tcPr>
            <w:tcW w:w="2126" w:type="dxa"/>
          </w:tcPr>
          <w:p w14:paraId="1A2DA402" w14:textId="77777777" w:rsidR="00C64A5C" w:rsidRPr="002E60BC" w:rsidRDefault="00095985" w:rsidP="009E3428">
            <w:pPr>
              <w:pStyle w:val="Table10ptText-ASDEFCON"/>
            </w:pPr>
            <w:proofErr w:type="spellStart"/>
            <w:r w:rsidRPr="002E60BC">
              <w:t>D</w:t>
            </w:r>
            <w:r w:rsidR="00C64A5C" w:rsidRPr="002E60BC">
              <w:t>Escrow</w:t>
            </w:r>
            <w:proofErr w:type="spellEnd"/>
            <w:r w:rsidR="00C64A5C" w:rsidRPr="002E60BC">
              <w:t xml:space="preserve"> Australia</w:t>
            </w:r>
          </w:p>
          <w:p w14:paraId="63F9A117" w14:textId="77777777" w:rsidR="00095985" w:rsidRPr="002E60BC" w:rsidRDefault="00095985" w:rsidP="009E3428">
            <w:pPr>
              <w:pStyle w:val="Table10ptText-ASDEFCON"/>
            </w:pPr>
            <w:r w:rsidRPr="002E60BC">
              <w:t xml:space="preserve">ABN </w:t>
            </w:r>
            <w:r w:rsidR="004C2A51">
              <w:t>12345678912</w:t>
            </w:r>
          </w:p>
          <w:p w14:paraId="7AA5CA51" w14:textId="77777777" w:rsidR="00C64A5C" w:rsidRPr="002E60BC" w:rsidRDefault="00C64A5C" w:rsidP="009E3428">
            <w:pPr>
              <w:pStyle w:val="Table10ptText-ASDEFCON"/>
            </w:pPr>
            <w:r w:rsidRPr="002E60BC">
              <w:t>Ms J Lawyer</w:t>
            </w:r>
          </w:p>
          <w:p w14:paraId="454F72E5" w14:textId="77777777" w:rsidR="00C64A5C" w:rsidRPr="002E60BC" w:rsidRDefault="00C64A5C" w:rsidP="009E3428">
            <w:pPr>
              <w:pStyle w:val="Table10ptText-ASDEFCON"/>
            </w:pPr>
            <w:r w:rsidRPr="002E60BC">
              <w:t xml:space="preserve">100 </w:t>
            </w:r>
            <w:r w:rsidR="004C2A51">
              <w:t>Cowie Place</w:t>
            </w:r>
            <w:r w:rsidRPr="002E60BC">
              <w:t>, Canberra ACT 2600</w:t>
            </w:r>
          </w:p>
          <w:p w14:paraId="13F7A392" w14:textId="77777777" w:rsidR="00C64A5C" w:rsidRPr="002E60BC" w:rsidRDefault="00C64A5C" w:rsidP="00E605B6">
            <w:pPr>
              <w:pStyle w:val="Table10ptText-ASDEFCON"/>
              <w:rPr>
                <w:sz w:val="18"/>
                <w:szCs w:val="16"/>
              </w:rPr>
            </w:pPr>
            <w:r w:rsidRPr="002E60BC">
              <w:rPr>
                <w:sz w:val="18"/>
                <w:szCs w:val="16"/>
              </w:rPr>
              <w:t>Tel 02 12354456</w:t>
            </w:r>
          </w:p>
        </w:tc>
        <w:tc>
          <w:tcPr>
            <w:tcW w:w="2125" w:type="dxa"/>
          </w:tcPr>
          <w:p w14:paraId="1E4ACC7E" w14:textId="77777777" w:rsidR="00C64A5C" w:rsidRPr="002E60BC" w:rsidRDefault="00C64A5C">
            <w:pPr>
              <w:pStyle w:val="Table10ptText-ASDEFCON"/>
            </w:pPr>
            <w:r w:rsidRPr="002E60BC">
              <w:t>Escrow</w:t>
            </w:r>
            <w:r w:rsidR="00E33B3C" w:rsidRPr="002E60BC">
              <w:t xml:space="preserve"> Deed</w:t>
            </w:r>
            <w:r w:rsidRPr="002E60BC">
              <w:t xml:space="preserve"> between </w:t>
            </w:r>
            <w:proofErr w:type="spellStart"/>
            <w:r w:rsidR="00E33B3C" w:rsidRPr="002E60BC">
              <w:t>D</w:t>
            </w:r>
            <w:r w:rsidRPr="002E60BC">
              <w:t>Escrow</w:t>
            </w:r>
            <w:proofErr w:type="spellEnd"/>
            <w:r w:rsidRPr="002E60BC">
              <w:t xml:space="preserve"> Australia,  XYZ Pty Ltd and the Commonwealth</w:t>
            </w:r>
            <w:r w:rsidR="00D53832" w:rsidRPr="002E60BC">
              <w:t>,</w:t>
            </w:r>
            <w:r w:rsidRPr="002E60BC">
              <w:t xml:space="preserve"> dated 1 January 2018 </w:t>
            </w:r>
          </w:p>
        </w:tc>
        <w:tc>
          <w:tcPr>
            <w:tcW w:w="2552" w:type="dxa"/>
          </w:tcPr>
          <w:p w14:paraId="3693B6F2" w14:textId="77777777" w:rsidR="00D53832" w:rsidRPr="002E60BC" w:rsidRDefault="00D53832">
            <w:pPr>
              <w:pStyle w:val="Table10ptText-ASDEFCON"/>
            </w:pPr>
            <w:r w:rsidRPr="002E60BC">
              <w:t>www.DEscrow.xxx</w:t>
            </w:r>
          </w:p>
          <w:p w14:paraId="5BDE2C17" w14:textId="77777777" w:rsidR="00C64A5C" w:rsidRPr="002E60BC" w:rsidRDefault="00C64A5C">
            <w:pPr>
              <w:pStyle w:val="Table10ptText-ASDEFCON"/>
              <w:rPr>
                <w:sz w:val="18"/>
                <w:szCs w:val="16"/>
              </w:rPr>
            </w:pPr>
            <w:r w:rsidRPr="002E60BC">
              <w:rPr>
                <w:sz w:val="18"/>
                <w:szCs w:val="16"/>
              </w:rPr>
              <w:t xml:space="preserve">100 </w:t>
            </w:r>
            <w:r w:rsidR="004C2A51">
              <w:rPr>
                <w:sz w:val="18"/>
                <w:szCs w:val="16"/>
              </w:rPr>
              <w:t>Holdings</w:t>
            </w:r>
            <w:r w:rsidR="004C2A51" w:rsidRPr="002E60BC">
              <w:rPr>
                <w:sz w:val="18"/>
                <w:szCs w:val="16"/>
              </w:rPr>
              <w:t xml:space="preserve"> </w:t>
            </w:r>
            <w:r w:rsidRPr="002E60BC">
              <w:rPr>
                <w:sz w:val="18"/>
                <w:szCs w:val="16"/>
              </w:rPr>
              <w:t>Avenue, Canberra ACT 2600, Australia</w:t>
            </w:r>
          </w:p>
        </w:tc>
      </w:tr>
    </w:tbl>
    <w:p w14:paraId="5BF18142" w14:textId="77777777" w:rsidR="001060C6" w:rsidRDefault="001060C6" w:rsidP="009E3428">
      <w:pPr>
        <w:pStyle w:val="ASDEFCONNormal"/>
      </w:pPr>
    </w:p>
    <w:p w14:paraId="5AF8B3FD" w14:textId="77777777" w:rsidR="008822BB" w:rsidRPr="00B565CC" w:rsidRDefault="008822BB" w:rsidP="009E3428">
      <w:pPr>
        <w:pStyle w:val="ASDEFCONNormal"/>
      </w:pPr>
    </w:p>
    <w:sectPr w:rsidR="008822BB" w:rsidRPr="00B565CC" w:rsidSect="00B155A8">
      <w:headerReference w:type="default" r:id="rId33"/>
      <w:footerReference w:type="default" r:id="rId34"/>
      <w:pgSz w:w="16840" w:h="11907" w:orient="landscape" w:code="9"/>
      <w:pgMar w:top="1418" w:right="1304" w:bottom="1418" w:left="907" w:header="567" w:footer="284"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E37F5" w14:textId="77777777" w:rsidR="000B5AF5" w:rsidRDefault="000B5AF5">
      <w:r>
        <w:separator/>
      </w:r>
    </w:p>
  </w:endnote>
  <w:endnote w:type="continuationSeparator" w:id="0">
    <w:p w14:paraId="4247F281" w14:textId="77777777" w:rsidR="000B5AF5" w:rsidRDefault="000B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16"/>
      <w:gridCol w:w="7017"/>
    </w:tblGrid>
    <w:tr w:rsidR="00D909DC" w14:paraId="3220F68F" w14:textId="77777777" w:rsidTr="00280C17">
      <w:tc>
        <w:tcPr>
          <w:tcW w:w="2500" w:type="pct"/>
        </w:tcPr>
        <w:p w14:paraId="71B4F613" w14:textId="5848D68E" w:rsidR="00D909DC" w:rsidRDefault="000B5AF5" w:rsidP="00280C17">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465125B9" w14:textId="5510A5A2" w:rsidR="00D909DC" w:rsidRDefault="00D909DC" w:rsidP="00280C17">
          <w:pPr>
            <w:pStyle w:val="ASDEFCONHeaderFooterRight"/>
          </w:pPr>
          <w:r>
            <w:t>G-</w:t>
          </w:r>
          <w:r w:rsidRPr="00EF311A">
            <w:rPr>
              <w:rStyle w:val="PageNumber"/>
              <w:szCs w:val="18"/>
            </w:rPr>
            <w:fldChar w:fldCharType="begin"/>
          </w:r>
          <w:r w:rsidRPr="00EF311A">
            <w:rPr>
              <w:rStyle w:val="PageNumber"/>
              <w:szCs w:val="18"/>
            </w:rPr>
            <w:instrText xml:space="preserve"> PAGE </w:instrText>
          </w:r>
          <w:r w:rsidRPr="00EF311A">
            <w:rPr>
              <w:rStyle w:val="PageNumber"/>
              <w:szCs w:val="18"/>
            </w:rPr>
            <w:fldChar w:fldCharType="separate"/>
          </w:r>
          <w:r w:rsidR="00576003">
            <w:rPr>
              <w:rStyle w:val="PageNumber"/>
              <w:noProof/>
              <w:szCs w:val="18"/>
            </w:rPr>
            <w:t>1</w:t>
          </w:r>
          <w:r w:rsidRPr="00EF311A">
            <w:rPr>
              <w:rStyle w:val="PageNumber"/>
              <w:szCs w:val="18"/>
            </w:rPr>
            <w:fldChar w:fldCharType="end"/>
          </w:r>
        </w:p>
      </w:tc>
    </w:tr>
    <w:tr w:rsidR="00D909DC" w14:paraId="492F21FA" w14:textId="77777777" w:rsidTr="00280C17">
      <w:tc>
        <w:tcPr>
          <w:tcW w:w="5000" w:type="pct"/>
          <w:gridSpan w:val="2"/>
        </w:tcPr>
        <w:p w14:paraId="359FA950" w14:textId="6710687A" w:rsidR="00D909DC" w:rsidRDefault="000B5AF5" w:rsidP="00280C17">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30374B56" w14:textId="77777777" w:rsidR="00D909DC" w:rsidRPr="00280C17" w:rsidRDefault="00D909DC" w:rsidP="00280C1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68298" w14:textId="77777777" w:rsidR="00D909DC" w:rsidRDefault="00D909D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rsidRPr="006C4B26" w14:paraId="69B3BC44" w14:textId="77777777" w:rsidTr="00413335">
      <w:tc>
        <w:tcPr>
          <w:tcW w:w="2500" w:type="pct"/>
        </w:tcPr>
        <w:p w14:paraId="4B8D699C" w14:textId="3F667D1D" w:rsidR="00D909DC" w:rsidRDefault="000B5AF5" w:rsidP="003934A0">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0B196E93" w14:textId="429A3D58" w:rsidR="00D909DC" w:rsidRPr="006C4B26" w:rsidRDefault="00D909DC">
          <w:pPr>
            <w:pStyle w:val="ASDEFCONHeaderFooterRight"/>
          </w:pPr>
          <w:r>
            <w:t>G</w:t>
          </w:r>
          <w:r w:rsidRPr="006C4B26">
            <w:t>-</w:t>
          </w:r>
          <w:r>
            <w:t>F</w:t>
          </w:r>
          <w:r w:rsidRPr="006C4B26">
            <w:rPr>
              <w:rStyle w:val="PageNumber"/>
              <w:szCs w:val="18"/>
            </w:rPr>
            <w:fldChar w:fldCharType="begin"/>
          </w:r>
          <w:r w:rsidRPr="006C4B26">
            <w:rPr>
              <w:rStyle w:val="PageNumber"/>
              <w:szCs w:val="18"/>
            </w:rPr>
            <w:instrText xml:space="preserve"> PAGE </w:instrText>
          </w:r>
          <w:r w:rsidRPr="006C4B26">
            <w:rPr>
              <w:rStyle w:val="PageNumber"/>
              <w:szCs w:val="18"/>
            </w:rPr>
            <w:fldChar w:fldCharType="separate"/>
          </w:r>
          <w:r w:rsidR="00576003">
            <w:rPr>
              <w:rStyle w:val="PageNumber"/>
              <w:noProof/>
              <w:szCs w:val="18"/>
            </w:rPr>
            <w:t>1</w:t>
          </w:r>
          <w:r w:rsidRPr="006C4B26">
            <w:rPr>
              <w:rStyle w:val="PageNumber"/>
              <w:szCs w:val="18"/>
            </w:rPr>
            <w:fldChar w:fldCharType="end"/>
          </w:r>
        </w:p>
      </w:tc>
    </w:tr>
    <w:tr w:rsidR="00D909DC" w14:paraId="542E69EA" w14:textId="77777777" w:rsidTr="00413335">
      <w:tc>
        <w:tcPr>
          <w:tcW w:w="5000" w:type="pct"/>
          <w:gridSpan w:val="2"/>
        </w:tcPr>
        <w:p w14:paraId="2F4A65C1" w14:textId="000410BC"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13A216D1" w14:textId="77777777" w:rsidR="00D909DC" w:rsidRPr="00413335" w:rsidRDefault="00D909DC" w:rsidP="00413335">
    <w:pPr>
      <w:pStyle w:val="ASDEFCONHeaderFooterLef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rsidRPr="006C4B26" w14:paraId="64FC8B41" w14:textId="77777777" w:rsidTr="00413335">
      <w:tc>
        <w:tcPr>
          <w:tcW w:w="2500" w:type="pct"/>
        </w:tcPr>
        <w:p w14:paraId="346CC75E" w14:textId="59DA96BA" w:rsidR="00D909DC" w:rsidRDefault="000B5AF5" w:rsidP="003934A0">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4C293C56" w14:textId="4E4DFE9F" w:rsidR="00D909DC" w:rsidRPr="006C4B26" w:rsidRDefault="00D909DC">
          <w:pPr>
            <w:pStyle w:val="ASDEFCONHeaderFooterRight"/>
          </w:pPr>
          <w:r>
            <w:t>G</w:t>
          </w:r>
          <w:r w:rsidRPr="006C4B26">
            <w:t>-</w:t>
          </w:r>
          <w:r>
            <w:t>G</w:t>
          </w:r>
          <w:r w:rsidRPr="006C4B26">
            <w:rPr>
              <w:rStyle w:val="PageNumber"/>
              <w:szCs w:val="18"/>
            </w:rPr>
            <w:fldChar w:fldCharType="begin"/>
          </w:r>
          <w:r w:rsidRPr="006C4B26">
            <w:rPr>
              <w:rStyle w:val="PageNumber"/>
              <w:szCs w:val="18"/>
            </w:rPr>
            <w:instrText xml:space="preserve"> PAGE </w:instrText>
          </w:r>
          <w:r w:rsidRPr="006C4B26">
            <w:rPr>
              <w:rStyle w:val="PageNumber"/>
              <w:szCs w:val="18"/>
            </w:rPr>
            <w:fldChar w:fldCharType="separate"/>
          </w:r>
          <w:r w:rsidR="00576003">
            <w:rPr>
              <w:rStyle w:val="PageNumber"/>
              <w:noProof/>
              <w:szCs w:val="18"/>
            </w:rPr>
            <w:t>1</w:t>
          </w:r>
          <w:r w:rsidRPr="006C4B26">
            <w:rPr>
              <w:rStyle w:val="PageNumber"/>
              <w:szCs w:val="18"/>
            </w:rPr>
            <w:fldChar w:fldCharType="end"/>
          </w:r>
        </w:p>
      </w:tc>
    </w:tr>
    <w:tr w:rsidR="00D909DC" w14:paraId="3EF5AE31" w14:textId="77777777" w:rsidTr="00413335">
      <w:tc>
        <w:tcPr>
          <w:tcW w:w="5000" w:type="pct"/>
          <w:gridSpan w:val="2"/>
        </w:tcPr>
        <w:p w14:paraId="4777188D" w14:textId="2A26E803"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722866E3" w14:textId="77777777" w:rsidR="00D909DC" w:rsidRPr="00413335" w:rsidRDefault="00D909DC" w:rsidP="00413335">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D909DC" w14:paraId="14E0B6C1" w14:textId="77777777" w:rsidTr="00280C17">
      <w:tc>
        <w:tcPr>
          <w:tcW w:w="2500" w:type="pct"/>
        </w:tcPr>
        <w:p w14:paraId="4CB65D9B" w14:textId="7D5BE9D6" w:rsidR="00D909DC" w:rsidRDefault="000B5AF5" w:rsidP="00280C17">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0B31E9BD" w14:textId="73DE890B" w:rsidR="00D909DC" w:rsidRDefault="00D909DC">
          <w:pPr>
            <w:pStyle w:val="ASDEFCONHeaderFooterRight"/>
          </w:pPr>
          <w:r>
            <w:t>G-A</w:t>
          </w:r>
          <w:r w:rsidRPr="00EF311A">
            <w:rPr>
              <w:rStyle w:val="PageNumber"/>
              <w:szCs w:val="18"/>
            </w:rPr>
            <w:fldChar w:fldCharType="begin"/>
          </w:r>
          <w:r w:rsidRPr="00EF311A">
            <w:rPr>
              <w:rStyle w:val="PageNumber"/>
              <w:szCs w:val="18"/>
            </w:rPr>
            <w:instrText xml:space="preserve"> PAGE </w:instrText>
          </w:r>
          <w:r w:rsidRPr="00EF311A">
            <w:rPr>
              <w:rStyle w:val="PageNumber"/>
              <w:szCs w:val="18"/>
            </w:rPr>
            <w:fldChar w:fldCharType="separate"/>
          </w:r>
          <w:r w:rsidR="00576003">
            <w:rPr>
              <w:rStyle w:val="PageNumber"/>
              <w:noProof/>
              <w:szCs w:val="18"/>
            </w:rPr>
            <w:t>2</w:t>
          </w:r>
          <w:r w:rsidRPr="00EF311A">
            <w:rPr>
              <w:rStyle w:val="PageNumber"/>
              <w:szCs w:val="18"/>
            </w:rPr>
            <w:fldChar w:fldCharType="end"/>
          </w:r>
        </w:p>
      </w:tc>
    </w:tr>
    <w:tr w:rsidR="00D909DC" w14:paraId="3B52DF68" w14:textId="77777777" w:rsidTr="00280C17">
      <w:tc>
        <w:tcPr>
          <w:tcW w:w="5000" w:type="pct"/>
          <w:gridSpan w:val="2"/>
        </w:tcPr>
        <w:p w14:paraId="0BCFBB58" w14:textId="5859C241" w:rsidR="00D909DC" w:rsidRDefault="000B5AF5" w:rsidP="00280C17">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75517AB6" w14:textId="77777777" w:rsidR="00D909DC" w:rsidRPr="00280C17" w:rsidRDefault="00D909DC" w:rsidP="0028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D909DC" w14:paraId="0143BEA9" w14:textId="77777777" w:rsidTr="00280C17">
      <w:tc>
        <w:tcPr>
          <w:tcW w:w="2500" w:type="pct"/>
        </w:tcPr>
        <w:p w14:paraId="49971FBA" w14:textId="4A26B84B" w:rsidR="00D909DC" w:rsidRDefault="000B5AF5" w:rsidP="00280C17">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45A90C25" w14:textId="63BEAA61" w:rsidR="00D909DC" w:rsidRDefault="00D909DC">
          <w:pPr>
            <w:pStyle w:val="ASDEFCONHeaderFooterRight"/>
          </w:pPr>
          <w:r>
            <w:t>G-</w:t>
          </w:r>
          <w:r>
            <w:rPr>
              <w:b/>
            </w:rPr>
            <w:t>B</w:t>
          </w:r>
          <w:r w:rsidRPr="00EF311A">
            <w:rPr>
              <w:rStyle w:val="PageNumber"/>
              <w:szCs w:val="18"/>
            </w:rPr>
            <w:fldChar w:fldCharType="begin"/>
          </w:r>
          <w:r w:rsidRPr="00EF311A">
            <w:rPr>
              <w:rStyle w:val="PageNumber"/>
              <w:szCs w:val="18"/>
            </w:rPr>
            <w:instrText xml:space="preserve"> PAGE </w:instrText>
          </w:r>
          <w:r w:rsidRPr="00EF311A">
            <w:rPr>
              <w:rStyle w:val="PageNumber"/>
              <w:szCs w:val="18"/>
            </w:rPr>
            <w:fldChar w:fldCharType="separate"/>
          </w:r>
          <w:r w:rsidR="00576003">
            <w:rPr>
              <w:rStyle w:val="PageNumber"/>
              <w:noProof/>
              <w:szCs w:val="18"/>
            </w:rPr>
            <w:t>3</w:t>
          </w:r>
          <w:r w:rsidRPr="00EF311A">
            <w:rPr>
              <w:rStyle w:val="PageNumber"/>
              <w:szCs w:val="18"/>
            </w:rPr>
            <w:fldChar w:fldCharType="end"/>
          </w:r>
        </w:p>
      </w:tc>
    </w:tr>
    <w:tr w:rsidR="00D909DC" w14:paraId="62D0FC3B" w14:textId="77777777" w:rsidTr="00280C17">
      <w:tc>
        <w:tcPr>
          <w:tcW w:w="5000" w:type="pct"/>
          <w:gridSpan w:val="2"/>
        </w:tcPr>
        <w:p w14:paraId="1EF61D5B" w14:textId="774F61F7" w:rsidR="00D909DC" w:rsidRDefault="000B5AF5" w:rsidP="00280C17">
          <w:pPr>
            <w:pStyle w:val="ASDEFCONHeaderFooterClassification"/>
          </w:pPr>
          <w:r>
            <w:fldChar w:fldCharType="begin"/>
          </w:r>
          <w:r>
            <w:instrText xml:space="preserve"> DOCPROPERTY Classif</w:instrText>
          </w:r>
          <w:r>
            <w:instrText xml:space="preserve">ication </w:instrText>
          </w:r>
          <w:r>
            <w:fldChar w:fldCharType="separate"/>
          </w:r>
          <w:r w:rsidR="00B77CE5">
            <w:t>OFFICIAL</w:t>
          </w:r>
          <w:r>
            <w:fldChar w:fldCharType="end"/>
          </w:r>
        </w:p>
      </w:tc>
    </w:tr>
  </w:tbl>
  <w:p w14:paraId="0669566A" w14:textId="77777777" w:rsidR="00D909DC" w:rsidRPr="00280C17" w:rsidRDefault="00D909DC" w:rsidP="0028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BBF38" w14:textId="77777777" w:rsidR="00D909DC" w:rsidRDefault="00D909D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rsidRPr="006C4B26" w14:paraId="0AF08BC1" w14:textId="77777777" w:rsidTr="00413335">
      <w:tc>
        <w:tcPr>
          <w:tcW w:w="2500" w:type="pct"/>
        </w:tcPr>
        <w:p w14:paraId="4D2AF853" w14:textId="4A78F155" w:rsidR="00D909DC" w:rsidRDefault="000B5AF5" w:rsidP="003934A0">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04855A94" w14:textId="5DA7BD44" w:rsidR="00D909DC" w:rsidRPr="006C4B26" w:rsidRDefault="00D909DC" w:rsidP="004708DA">
          <w:pPr>
            <w:pStyle w:val="ASDEFCONHeaderFooterRight"/>
          </w:pPr>
          <w:r>
            <w:t>G</w:t>
          </w:r>
          <w:r w:rsidRPr="006C4B26">
            <w:t>-</w:t>
          </w:r>
          <w:r>
            <w:t>C</w:t>
          </w:r>
          <w:r w:rsidRPr="006C4B26">
            <w:rPr>
              <w:rStyle w:val="PageNumber"/>
              <w:szCs w:val="18"/>
            </w:rPr>
            <w:fldChar w:fldCharType="begin"/>
          </w:r>
          <w:r w:rsidRPr="006C4B26">
            <w:rPr>
              <w:rStyle w:val="PageNumber"/>
              <w:szCs w:val="18"/>
            </w:rPr>
            <w:instrText xml:space="preserve"> PAGE </w:instrText>
          </w:r>
          <w:r w:rsidRPr="006C4B26">
            <w:rPr>
              <w:rStyle w:val="PageNumber"/>
              <w:szCs w:val="18"/>
            </w:rPr>
            <w:fldChar w:fldCharType="separate"/>
          </w:r>
          <w:r w:rsidR="00576003">
            <w:rPr>
              <w:rStyle w:val="PageNumber"/>
              <w:noProof/>
              <w:szCs w:val="18"/>
            </w:rPr>
            <w:t>1</w:t>
          </w:r>
          <w:r w:rsidRPr="006C4B26">
            <w:rPr>
              <w:rStyle w:val="PageNumber"/>
              <w:szCs w:val="18"/>
            </w:rPr>
            <w:fldChar w:fldCharType="end"/>
          </w:r>
        </w:p>
      </w:tc>
    </w:tr>
    <w:tr w:rsidR="00D909DC" w14:paraId="072D917E" w14:textId="77777777" w:rsidTr="00413335">
      <w:tc>
        <w:tcPr>
          <w:tcW w:w="5000" w:type="pct"/>
          <w:gridSpan w:val="2"/>
        </w:tcPr>
        <w:p w14:paraId="492E1021" w14:textId="59DD959C"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7A333788" w14:textId="77777777" w:rsidR="00D909DC" w:rsidRPr="00413335" w:rsidRDefault="00D909DC" w:rsidP="00413335">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3AD5" w14:textId="77777777" w:rsidR="00D909DC" w:rsidRDefault="00D909D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71"/>
      <w:gridCol w:w="7371"/>
    </w:tblGrid>
    <w:tr w:rsidR="00D909DC" w:rsidRPr="006C4B26" w14:paraId="066ED9E9" w14:textId="77777777" w:rsidTr="00413335">
      <w:tc>
        <w:tcPr>
          <w:tcW w:w="2500" w:type="pct"/>
        </w:tcPr>
        <w:p w14:paraId="2A88D605" w14:textId="1CCF2CC9" w:rsidR="00D909DC" w:rsidRDefault="000B5AF5" w:rsidP="003934A0">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5E8744FF" w14:textId="415223BD" w:rsidR="00D909DC" w:rsidRPr="006C4B26" w:rsidRDefault="00D909DC">
          <w:pPr>
            <w:pStyle w:val="ASDEFCONHeaderFooterRight"/>
          </w:pPr>
          <w:r>
            <w:t>G</w:t>
          </w:r>
          <w:r w:rsidRPr="006C4B26">
            <w:t>-</w:t>
          </w:r>
          <w:r>
            <w:t>D</w:t>
          </w:r>
          <w:r w:rsidRPr="006C4B26">
            <w:rPr>
              <w:rStyle w:val="PageNumber"/>
              <w:szCs w:val="18"/>
            </w:rPr>
            <w:fldChar w:fldCharType="begin"/>
          </w:r>
          <w:r w:rsidRPr="006C4B26">
            <w:rPr>
              <w:rStyle w:val="PageNumber"/>
              <w:szCs w:val="18"/>
            </w:rPr>
            <w:instrText xml:space="preserve"> PAGE </w:instrText>
          </w:r>
          <w:r w:rsidRPr="006C4B26">
            <w:rPr>
              <w:rStyle w:val="PageNumber"/>
              <w:szCs w:val="18"/>
            </w:rPr>
            <w:fldChar w:fldCharType="separate"/>
          </w:r>
          <w:r w:rsidR="00576003">
            <w:rPr>
              <w:rStyle w:val="PageNumber"/>
              <w:noProof/>
              <w:szCs w:val="18"/>
            </w:rPr>
            <w:t>2</w:t>
          </w:r>
          <w:r w:rsidRPr="006C4B26">
            <w:rPr>
              <w:rStyle w:val="PageNumber"/>
              <w:szCs w:val="18"/>
            </w:rPr>
            <w:fldChar w:fldCharType="end"/>
          </w:r>
        </w:p>
      </w:tc>
    </w:tr>
    <w:tr w:rsidR="00D909DC" w14:paraId="558B2F64" w14:textId="77777777" w:rsidTr="00413335">
      <w:tc>
        <w:tcPr>
          <w:tcW w:w="5000" w:type="pct"/>
          <w:gridSpan w:val="2"/>
        </w:tcPr>
        <w:p w14:paraId="65AA6901" w14:textId="1AD89601"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57A5FBF9" w14:textId="77777777" w:rsidR="00D909DC" w:rsidRPr="00413335" w:rsidRDefault="00D909DC" w:rsidP="00413335">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4937D" w14:textId="77777777" w:rsidR="00D909DC" w:rsidRDefault="00D909D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rsidRPr="006C4B26" w14:paraId="6C9A8E96" w14:textId="77777777" w:rsidTr="00413335">
      <w:tc>
        <w:tcPr>
          <w:tcW w:w="2500" w:type="pct"/>
        </w:tcPr>
        <w:p w14:paraId="2584AC96" w14:textId="52F5EBDE" w:rsidR="00D909DC" w:rsidRDefault="000B5AF5" w:rsidP="003934A0">
          <w:pPr>
            <w:pStyle w:val="ASDEFCONHeaderFooterLeft"/>
          </w:pPr>
          <w:r>
            <w:fldChar w:fldCharType="begin"/>
          </w:r>
          <w:r>
            <w:instrText xml:space="preserve"> DOCPROPERTY Footer_Left </w:instrText>
          </w:r>
          <w:r>
            <w:fldChar w:fldCharType="separate"/>
          </w:r>
          <w:r w:rsidR="00955E27">
            <w:t>Attachment to Draft Conditions of Contract</w:t>
          </w:r>
          <w:r>
            <w:fldChar w:fldCharType="end"/>
          </w:r>
          <w:r w:rsidR="00D909DC">
            <w:t xml:space="preserve"> (</w:t>
          </w:r>
          <w:r>
            <w:fldChar w:fldCharType="begin"/>
          </w:r>
          <w:r>
            <w:instrText xml:space="preserve"> DOCPROPERTY Version </w:instrText>
          </w:r>
          <w:r>
            <w:fldChar w:fldCharType="separate"/>
          </w:r>
          <w:r w:rsidR="00955E27">
            <w:t>V5.4</w:t>
          </w:r>
          <w:r>
            <w:fldChar w:fldCharType="end"/>
          </w:r>
          <w:r w:rsidR="00D909DC">
            <w:t>)</w:t>
          </w:r>
        </w:p>
      </w:tc>
      <w:tc>
        <w:tcPr>
          <w:tcW w:w="2500" w:type="pct"/>
        </w:tcPr>
        <w:p w14:paraId="6DDDAF4A" w14:textId="3B31F375" w:rsidR="00D909DC" w:rsidRPr="006C4B26" w:rsidRDefault="00D909DC" w:rsidP="003E5125">
          <w:pPr>
            <w:pStyle w:val="ASDEFCONHeaderFooterRight"/>
          </w:pPr>
          <w:r>
            <w:t>G</w:t>
          </w:r>
          <w:r w:rsidRPr="006C4B26">
            <w:t>-</w:t>
          </w:r>
          <w:r>
            <w:t>E</w:t>
          </w:r>
          <w:r w:rsidRPr="006C4B26">
            <w:rPr>
              <w:rStyle w:val="PageNumber"/>
              <w:szCs w:val="18"/>
            </w:rPr>
            <w:fldChar w:fldCharType="begin"/>
          </w:r>
          <w:r w:rsidRPr="006C4B26">
            <w:rPr>
              <w:rStyle w:val="PageNumber"/>
              <w:szCs w:val="18"/>
            </w:rPr>
            <w:instrText xml:space="preserve"> PAGE </w:instrText>
          </w:r>
          <w:r w:rsidRPr="006C4B26">
            <w:rPr>
              <w:rStyle w:val="PageNumber"/>
              <w:szCs w:val="18"/>
            </w:rPr>
            <w:fldChar w:fldCharType="separate"/>
          </w:r>
          <w:r w:rsidR="00576003">
            <w:rPr>
              <w:rStyle w:val="PageNumber"/>
              <w:noProof/>
              <w:szCs w:val="18"/>
            </w:rPr>
            <w:t>1</w:t>
          </w:r>
          <w:r w:rsidRPr="006C4B26">
            <w:rPr>
              <w:rStyle w:val="PageNumber"/>
              <w:szCs w:val="18"/>
            </w:rPr>
            <w:fldChar w:fldCharType="end"/>
          </w:r>
        </w:p>
      </w:tc>
    </w:tr>
    <w:tr w:rsidR="00D909DC" w14:paraId="084E885A" w14:textId="77777777" w:rsidTr="00413335">
      <w:tc>
        <w:tcPr>
          <w:tcW w:w="5000" w:type="pct"/>
          <w:gridSpan w:val="2"/>
        </w:tcPr>
        <w:p w14:paraId="005CEF21" w14:textId="43556C66"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bl>
  <w:p w14:paraId="47D1A37D" w14:textId="77777777" w:rsidR="00D909DC" w:rsidRPr="00413335" w:rsidRDefault="00D909DC" w:rsidP="00413335">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A0F59" w14:textId="77777777" w:rsidR="000B5AF5" w:rsidRDefault="000B5AF5">
      <w:r>
        <w:separator/>
      </w:r>
    </w:p>
  </w:footnote>
  <w:footnote w:type="continuationSeparator" w:id="0">
    <w:p w14:paraId="40858181" w14:textId="77777777" w:rsidR="000B5AF5" w:rsidRDefault="000B5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16"/>
      <w:gridCol w:w="7017"/>
    </w:tblGrid>
    <w:tr w:rsidR="00D909DC" w14:paraId="2D718308" w14:textId="77777777" w:rsidTr="00280C17">
      <w:tc>
        <w:tcPr>
          <w:tcW w:w="5000" w:type="pct"/>
          <w:gridSpan w:val="2"/>
        </w:tcPr>
        <w:p w14:paraId="54CBE733" w14:textId="7B2868E1" w:rsidR="00D909DC" w:rsidRDefault="000B5AF5" w:rsidP="00280C17">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06A5D304" w14:textId="77777777" w:rsidTr="00280C17">
      <w:tc>
        <w:tcPr>
          <w:tcW w:w="2500" w:type="pct"/>
        </w:tcPr>
        <w:p w14:paraId="76BC907C" w14:textId="0673D94E" w:rsidR="00D909DC" w:rsidRDefault="000B5AF5" w:rsidP="00280C17">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3AFFE94C" w14:textId="0F158A0F" w:rsidR="00D909DC" w:rsidRDefault="000B5AF5" w:rsidP="00280C17">
          <w:pPr>
            <w:pStyle w:val="ASDEFCONHeaderFooterRight"/>
          </w:pPr>
          <w:r>
            <w:fldChar w:fldCharType="begin"/>
          </w:r>
          <w:r>
            <w:instrText xml:space="preserve"> DOCPROPERTY Header_Right </w:instrText>
          </w:r>
          <w:r>
            <w:fldChar w:fldCharType="separate"/>
          </w:r>
          <w:r w:rsidR="00B77CE5">
            <w:t>Part 2</w:t>
          </w:r>
          <w:r>
            <w:fldChar w:fldCharType="end"/>
          </w:r>
        </w:p>
      </w:tc>
    </w:tr>
  </w:tbl>
  <w:p w14:paraId="229D0218" w14:textId="77777777" w:rsidR="00D909DC" w:rsidRPr="00280C17" w:rsidRDefault="00D909DC" w:rsidP="00280C17">
    <w:pPr>
      <w:pStyle w:val="ASDEFCONTitle"/>
    </w:pPr>
    <w:r>
      <w:t>ATTACHMENT G</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2567A" w14:textId="77777777" w:rsidR="00D909DC" w:rsidRDefault="00D909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14:paraId="10742CEF" w14:textId="77777777" w:rsidTr="00413335">
      <w:tc>
        <w:tcPr>
          <w:tcW w:w="5000" w:type="pct"/>
          <w:gridSpan w:val="2"/>
        </w:tcPr>
        <w:p w14:paraId="6EA02339" w14:textId="7C32EB0D"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0DCA3E45" w14:textId="77777777" w:rsidTr="00413335">
      <w:tc>
        <w:tcPr>
          <w:tcW w:w="2500" w:type="pct"/>
        </w:tcPr>
        <w:p w14:paraId="53EC7D9A" w14:textId="186B3E31" w:rsidR="00D909DC" w:rsidRDefault="000B5AF5" w:rsidP="00413335">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329B604D" w14:textId="07B8AE6C" w:rsidR="00D909DC" w:rsidRDefault="000B5AF5" w:rsidP="00413335">
          <w:pPr>
            <w:pStyle w:val="ASDEFCONHeaderFooterRight"/>
          </w:pPr>
          <w:r>
            <w:fldChar w:fldCharType="begin"/>
          </w:r>
          <w:r>
            <w:instrText xml:space="preserve"> DOCPROPERTY Header_Right </w:instrText>
          </w:r>
          <w:r>
            <w:fldChar w:fldCharType="separate"/>
          </w:r>
          <w:r w:rsidR="00B77CE5">
            <w:t>Part 2</w:t>
          </w:r>
          <w:r>
            <w:fldChar w:fldCharType="end"/>
          </w:r>
        </w:p>
      </w:tc>
    </w:tr>
  </w:tbl>
  <w:p w14:paraId="22C39DCE" w14:textId="2379E072" w:rsidR="00D909DC" w:rsidRPr="006A06D3" w:rsidRDefault="00D909DC" w:rsidP="00EB6FBA">
    <w:pPr>
      <w:pStyle w:val="ASDEFCONTitle"/>
    </w:pPr>
    <w:r>
      <w:t xml:space="preserve">Annex F to </w:t>
    </w:r>
    <w:r w:rsidRPr="00B565CC">
      <w:t>ATTACHMENT G</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14:paraId="6A677382" w14:textId="77777777" w:rsidTr="00413335">
      <w:tc>
        <w:tcPr>
          <w:tcW w:w="5000" w:type="pct"/>
          <w:gridSpan w:val="2"/>
        </w:tcPr>
        <w:p w14:paraId="174C6FBD" w14:textId="7A9A196A"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4C9C98A8" w14:textId="77777777" w:rsidTr="00413335">
      <w:tc>
        <w:tcPr>
          <w:tcW w:w="2500" w:type="pct"/>
        </w:tcPr>
        <w:p w14:paraId="1DC737DE" w14:textId="69381A62" w:rsidR="00D909DC" w:rsidRDefault="000B5AF5" w:rsidP="00413335">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7EB6F9DD" w14:textId="795C8817" w:rsidR="00D909DC" w:rsidRDefault="000B5AF5" w:rsidP="00413335">
          <w:pPr>
            <w:pStyle w:val="ASDEFCONHeaderFooterRight"/>
          </w:pPr>
          <w:r>
            <w:fldChar w:fldCharType="begin"/>
          </w:r>
          <w:r>
            <w:instrText xml:space="preserve"> DOCPROPERTY Header_Right </w:instrText>
          </w:r>
          <w:r>
            <w:fldChar w:fldCharType="separate"/>
          </w:r>
          <w:r w:rsidR="00B77CE5">
            <w:t>Part 2</w:t>
          </w:r>
          <w:r>
            <w:fldChar w:fldCharType="end"/>
          </w:r>
        </w:p>
      </w:tc>
    </w:tr>
  </w:tbl>
  <w:p w14:paraId="2E994B29" w14:textId="3996516A" w:rsidR="00D909DC" w:rsidRPr="006A06D3" w:rsidRDefault="00D909DC" w:rsidP="00EB6FBA">
    <w:pPr>
      <w:pStyle w:val="ASDEFCONTitle"/>
    </w:pPr>
    <w:r>
      <w:t xml:space="preserve">Annex G to </w:t>
    </w:r>
    <w:r w:rsidRPr="00B565CC">
      <w:t>ATTACHMENT 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D909DC" w14:paraId="3AF74500" w14:textId="77777777" w:rsidTr="00280C17">
      <w:tc>
        <w:tcPr>
          <w:tcW w:w="5000" w:type="pct"/>
          <w:gridSpan w:val="2"/>
        </w:tcPr>
        <w:p w14:paraId="029F7925" w14:textId="0CE91556" w:rsidR="00D909DC" w:rsidRDefault="000B5AF5" w:rsidP="00280C17">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5FABBDB7" w14:textId="77777777" w:rsidTr="00280C17">
      <w:tc>
        <w:tcPr>
          <w:tcW w:w="2500" w:type="pct"/>
        </w:tcPr>
        <w:p w14:paraId="3B1EF28F" w14:textId="239BEF9C" w:rsidR="00D909DC" w:rsidRDefault="000B5AF5" w:rsidP="00280C17">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2D4C3576" w14:textId="3C7C9B22" w:rsidR="00D909DC" w:rsidRDefault="000B5AF5" w:rsidP="00280C17">
          <w:pPr>
            <w:pStyle w:val="ASDEFCONHeaderFooterRight"/>
          </w:pPr>
          <w:r>
            <w:fldChar w:fldCharType="begin"/>
          </w:r>
          <w:r>
            <w:instrText xml:space="preserve"> DOCPROPERTY Header_Right </w:instrText>
          </w:r>
          <w:r>
            <w:fldChar w:fldCharType="separate"/>
          </w:r>
          <w:r w:rsidR="00B77CE5">
            <w:t>Part 2</w:t>
          </w:r>
          <w:r>
            <w:fldChar w:fldCharType="end"/>
          </w:r>
        </w:p>
      </w:tc>
    </w:tr>
  </w:tbl>
  <w:p w14:paraId="5A9A0B1E" w14:textId="2EFD4D42" w:rsidR="00D909DC" w:rsidRPr="00280C17" w:rsidRDefault="00D909DC" w:rsidP="00280C17">
    <w:pPr>
      <w:pStyle w:val="ASDEFCONTitle"/>
    </w:pPr>
    <w:r>
      <w:t>Annex A to ATTACHMENT 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D909DC" w14:paraId="5637C265" w14:textId="77777777" w:rsidTr="00280C17">
      <w:tc>
        <w:tcPr>
          <w:tcW w:w="5000" w:type="pct"/>
          <w:gridSpan w:val="2"/>
        </w:tcPr>
        <w:p w14:paraId="3F98711A" w14:textId="1CE33B20" w:rsidR="00D909DC" w:rsidRDefault="000B5AF5" w:rsidP="00280C17">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35AEE643" w14:textId="77777777" w:rsidTr="00280C17">
      <w:tc>
        <w:tcPr>
          <w:tcW w:w="2500" w:type="pct"/>
        </w:tcPr>
        <w:p w14:paraId="34296F43" w14:textId="007D3EC4" w:rsidR="00D909DC" w:rsidRDefault="000B5AF5" w:rsidP="00280C17">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349E3DA0" w14:textId="5395F89E" w:rsidR="00D909DC" w:rsidRDefault="000B5AF5" w:rsidP="00280C17">
          <w:pPr>
            <w:pStyle w:val="ASDEFCONHeaderFooterRight"/>
          </w:pPr>
          <w:r>
            <w:fldChar w:fldCharType="begin"/>
          </w:r>
          <w:r>
            <w:instrText xml:space="preserve"> DOCPROPERTY Header_Right </w:instrText>
          </w:r>
          <w:r>
            <w:fldChar w:fldCharType="separate"/>
          </w:r>
          <w:r w:rsidR="00B77CE5">
            <w:t>Part 2</w:t>
          </w:r>
          <w:r>
            <w:fldChar w:fldCharType="end"/>
          </w:r>
        </w:p>
      </w:tc>
    </w:tr>
  </w:tbl>
  <w:p w14:paraId="11C46897" w14:textId="0F5198AA" w:rsidR="00D909DC" w:rsidRPr="00280C17" w:rsidRDefault="00D909DC" w:rsidP="00280C17">
    <w:pPr>
      <w:pStyle w:val="ASDEFCONTitle"/>
    </w:pPr>
    <w:r>
      <w:t>Annex B to ATTACHMENT 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78F4" w14:textId="77777777" w:rsidR="00D909DC" w:rsidRDefault="00D909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14:paraId="0B12DC5E" w14:textId="77777777" w:rsidTr="00413335">
      <w:tc>
        <w:tcPr>
          <w:tcW w:w="5000" w:type="pct"/>
          <w:gridSpan w:val="2"/>
        </w:tcPr>
        <w:p w14:paraId="51DFA03B" w14:textId="4AEE71E7"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6DDA600D" w14:textId="77777777" w:rsidTr="00413335">
      <w:tc>
        <w:tcPr>
          <w:tcW w:w="2500" w:type="pct"/>
        </w:tcPr>
        <w:p w14:paraId="6D9CA8F5" w14:textId="37B8357D" w:rsidR="00D909DC" w:rsidRDefault="000B5AF5" w:rsidP="00413335">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2E0AC2A8" w14:textId="709559BA" w:rsidR="00D909DC" w:rsidRDefault="000B5AF5" w:rsidP="00413335">
          <w:pPr>
            <w:pStyle w:val="ASDEFCONHeaderFooterRight"/>
          </w:pPr>
          <w:r>
            <w:fldChar w:fldCharType="begin"/>
          </w:r>
          <w:r>
            <w:instrText xml:space="preserve"> DOCPROPERTY Header_Right </w:instrText>
          </w:r>
          <w:r>
            <w:fldChar w:fldCharType="separate"/>
          </w:r>
          <w:r w:rsidR="00B77CE5">
            <w:t>Part 2</w:t>
          </w:r>
          <w:r>
            <w:fldChar w:fldCharType="end"/>
          </w:r>
        </w:p>
      </w:tc>
    </w:tr>
  </w:tbl>
  <w:p w14:paraId="6DA3B553" w14:textId="3A632AC1" w:rsidR="00D909DC" w:rsidRPr="006A06D3" w:rsidRDefault="00D909DC" w:rsidP="00EB6FBA">
    <w:pPr>
      <w:pStyle w:val="ASDEFCONTitle"/>
    </w:pPr>
    <w:r>
      <w:t xml:space="preserve">Annex C to </w:t>
    </w:r>
    <w:r w:rsidRPr="00B565CC">
      <w:t xml:space="preserve">ATTACHMENT </w:t>
    </w:r>
    <w:r>
      <w:t>G</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199BB" w14:textId="77777777" w:rsidR="00D909DC" w:rsidRDefault="00D909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71"/>
      <w:gridCol w:w="7371"/>
    </w:tblGrid>
    <w:tr w:rsidR="00D909DC" w14:paraId="26446AFF" w14:textId="77777777" w:rsidTr="00413335">
      <w:tc>
        <w:tcPr>
          <w:tcW w:w="5000" w:type="pct"/>
          <w:gridSpan w:val="2"/>
        </w:tcPr>
        <w:p w14:paraId="45429469" w14:textId="19435F9C"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632EFB8C" w14:textId="77777777" w:rsidTr="00413335">
      <w:tc>
        <w:tcPr>
          <w:tcW w:w="2500" w:type="pct"/>
        </w:tcPr>
        <w:p w14:paraId="29C96CDD" w14:textId="48C6609A" w:rsidR="00D909DC" w:rsidRDefault="000B5AF5" w:rsidP="00413335">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2F6224EA" w14:textId="06073E2F" w:rsidR="00D909DC" w:rsidRDefault="000B5AF5" w:rsidP="00413335">
          <w:pPr>
            <w:pStyle w:val="ASDEFCONHeaderFooterRight"/>
          </w:pPr>
          <w:r>
            <w:fldChar w:fldCharType="begin"/>
          </w:r>
          <w:r>
            <w:instrText xml:space="preserve"> DOCPROPERTY Header_Right </w:instrText>
          </w:r>
          <w:r>
            <w:fldChar w:fldCharType="separate"/>
          </w:r>
          <w:r w:rsidR="00B77CE5">
            <w:t>Part 2</w:t>
          </w:r>
          <w:r>
            <w:fldChar w:fldCharType="end"/>
          </w:r>
        </w:p>
      </w:tc>
    </w:tr>
  </w:tbl>
  <w:p w14:paraId="1C752232" w14:textId="36371C42" w:rsidR="00D909DC" w:rsidRPr="006A06D3" w:rsidRDefault="00D909DC" w:rsidP="00EB6FBA">
    <w:pPr>
      <w:pStyle w:val="ASDEFCONTitle"/>
    </w:pPr>
    <w:r>
      <w:t xml:space="preserve">Annex D to </w:t>
    </w:r>
    <w:r w:rsidRPr="00B565CC">
      <w:t xml:space="preserve">ATTACHMENT </w:t>
    </w:r>
    <w:r>
      <w:t>G</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B07A2" w14:textId="77777777" w:rsidR="00D909DC" w:rsidRDefault="00D909D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909DC" w14:paraId="5DCFFEF8" w14:textId="77777777" w:rsidTr="00413335">
      <w:tc>
        <w:tcPr>
          <w:tcW w:w="5000" w:type="pct"/>
          <w:gridSpan w:val="2"/>
        </w:tcPr>
        <w:p w14:paraId="42CD6CB4" w14:textId="38700A72" w:rsidR="00D909DC" w:rsidRDefault="000B5AF5" w:rsidP="00413335">
          <w:pPr>
            <w:pStyle w:val="ASDEFCONHeaderFooterClassification"/>
          </w:pPr>
          <w:r>
            <w:fldChar w:fldCharType="begin"/>
          </w:r>
          <w:r>
            <w:instrText xml:space="preserve"> DOCPROPERTY Classification </w:instrText>
          </w:r>
          <w:r>
            <w:fldChar w:fldCharType="separate"/>
          </w:r>
          <w:r w:rsidR="00B77CE5">
            <w:t>OFFICIAL</w:t>
          </w:r>
          <w:r>
            <w:fldChar w:fldCharType="end"/>
          </w:r>
        </w:p>
      </w:tc>
    </w:tr>
    <w:tr w:rsidR="00D909DC" w14:paraId="3D14A3C1" w14:textId="77777777" w:rsidTr="00413335">
      <w:tc>
        <w:tcPr>
          <w:tcW w:w="2500" w:type="pct"/>
        </w:tcPr>
        <w:p w14:paraId="0F75582C" w14:textId="6015A6F6" w:rsidR="00D909DC" w:rsidRDefault="000B5AF5" w:rsidP="00413335">
          <w:pPr>
            <w:pStyle w:val="ASDEFCONHeaderFooterLeft"/>
          </w:pPr>
          <w:r>
            <w:fldChar w:fldCharType="begin"/>
          </w:r>
          <w:r>
            <w:instrText xml:space="preserve"> DOCPROPERTY Header_Left </w:instrText>
          </w:r>
          <w:r>
            <w:fldChar w:fldCharType="separate"/>
          </w:r>
          <w:r w:rsidR="00B77CE5">
            <w:t>ASDEFCON (Strategic Materiel)</w:t>
          </w:r>
          <w:r>
            <w:fldChar w:fldCharType="end"/>
          </w:r>
        </w:p>
      </w:tc>
      <w:tc>
        <w:tcPr>
          <w:tcW w:w="2500" w:type="pct"/>
        </w:tcPr>
        <w:p w14:paraId="23C44EED" w14:textId="265F76F5" w:rsidR="00D909DC" w:rsidRDefault="000B5AF5" w:rsidP="00413335">
          <w:pPr>
            <w:pStyle w:val="ASDEFCONHeaderFooterRight"/>
          </w:pPr>
          <w:r>
            <w:fldChar w:fldCharType="begin"/>
          </w:r>
          <w:r>
            <w:instrText xml:space="preserve"> DOCPROPERTY Header_Right </w:instrText>
          </w:r>
          <w:r>
            <w:fldChar w:fldCharType="separate"/>
          </w:r>
          <w:r w:rsidR="00B77CE5">
            <w:t>Part 2</w:t>
          </w:r>
          <w:r>
            <w:fldChar w:fldCharType="end"/>
          </w:r>
        </w:p>
      </w:tc>
    </w:tr>
  </w:tbl>
  <w:p w14:paraId="5BDAEBCB" w14:textId="5824DF05" w:rsidR="00D909DC" w:rsidRPr="006A06D3" w:rsidRDefault="00D909DC" w:rsidP="00EB6FBA">
    <w:pPr>
      <w:pStyle w:val="ASDEFCONTitle"/>
    </w:pPr>
    <w:r>
      <w:t xml:space="preserve">Annex E to </w:t>
    </w:r>
    <w:r w:rsidRPr="00B565CC">
      <w:t>ATTACHMENT 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0000023"/>
    <w:multiLevelType w:val="hybridMultilevel"/>
    <w:tmpl w:val="502048C6"/>
    <w:lvl w:ilvl="0" w:tplc="FFFFFFFF">
      <w:start w:val="1"/>
      <w:numFmt w:val="bullet"/>
      <w:lvlText w:val=""/>
      <w:lvlJc w:val="left"/>
      <w:pPr>
        <w:tabs>
          <w:tab w:val="num" w:pos="851"/>
        </w:tabs>
        <w:ind w:left="851" w:hanging="851"/>
      </w:pPr>
      <w:rPr>
        <w:rFonts w:ascii="Symbol" w:hAnsi="Symbol"/>
        <w:b/>
        <w:i/>
        <w:sz w:val="20"/>
      </w:rPr>
    </w:lvl>
    <w:lvl w:ilvl="1" w:tplc="FFFFFFFF">
      <w:start w:val="1"/>
      <w:numFmt w:val="bullet"/>
      <w:lvlText w:val="o"/>
      <w:lvlJc w:val="left"/>
      <w:pPr>
        <w:tabs>
          <w:tab w:val="num" w:pos="1440"/>
        </w:tabs>
        <w:ind w:left="1440" w:hanging="360"/>
      </w:pPr>
      <w:rPr>
        <w:rFonts w:ascii="Courier New" w:hAnsi="Courier New"/>
        <w:sz w:val="20"/>
      </w:rPr>
    </w:lvl>
    <w:lvl w:ilvl="2" w:tplc="FFFFFFFF">
      <w:start w:val="1"/>
      <w:numFmt w:val="bullet"/>
      <w:lvlText w:val=""/>
      <w:lvlJc w:val="left"/>
      <w:pPr>
        <w:tabs>
          <w:tab w:val="num" w:pos="2160"/>
        </w:tabs>
        <w:ind w:left="2160" w:hanging="360"/>
      </w:pPr>
      <w:rPr>
        <w:rFonts w:ascii="Wingdings" w:hAnsi="Wingdings"/>
        <w:sz w:val="20"/>
      </w:rPr>
    </w:lvl>
    <w:lvl w:ilvl="3" w:tplc="FFFFFFFF">
      <w:start w:val="1"/>
      <w:numFmt w:val="bullet"/>
      <w:lvlText w:val=""/>
      <w:lvlJc w:val="left"/>
      <w:pPr>
        <w:tabs>
          <w:tab w:val="num" w:pos="2880"/>
        </w:tabs>
        <w:ind w:left="2880" w:hanging="360"/>
      </w:pPr>
      <w:rPr>
        <w:rFonts w:ascii="Symbol" w:hAnsi="Symbol"/>
        <w:sz w:val="20"/>
      </w:rPr>
    </w:lvl>
    <w:lvl w:ilvl="4" w:tplc="FFFFFFFF">
      <w:start w:val="1"/>
      <w:numFmt w:val="bullet"/>
      <w:lvlText w:val="o"/>
      <w:lvlJc w:val="left"/>
      <w:pPr>
        <w:tabs>
          <w:tab w:val="num" w:pos="3600"/>
        </w:tabs>
        <w:ind w:left="3600" w:hanging="360"/>
      </w:pPr>
      <w:rPr>
        <w:rFonts w:ascii="Courier New" w:hAnsi="Courier New"/>
        <w:sz w:val="20"/>
      </w:rPr>
    </w:lvl>
    <w:lvl w:ilvl="5" w:tplc="FFFFFFFF">
      <w:start w:val="1"/>
      <w:numFmt w:val="bullet"/>
      <w:lvlText w:val=""/>
      <w:lvlJc w:val="left"/>
      <w:pPr>
        <w:tabs>
          <w:tab w:val="num" w:pos="4320"/>
        </w:tabs>
        <w:ind w:left="4320" w:hanging="360"/>
      </w:pPr>
      <w:rPr>
        <w:rFonts w:ascii="Wingdings" w:hAnsi="Wingdings"/>
        <w:sz w:val="20"/>
      </w:rPr>
    </w:lvl>
    <w:lvl w:ilvl="6" w:tplc="FFFFFFFF">
      <w:start w:val="1"/>
      <w:numFmt w:val="bullet"/>
      <w:lvlText w:val=""/>
      <w:lvlJc w:val="left"/>
      <w:pPr>
        <w:tabs>
          <w:tab w:val="num" w:pos="5040"/>
        </w:tabs>
        <w:ind w:left="5040" w:hanging="360"/>
      </w:pPr>
      <w:rPr>
        <w:rFonts w:ascii="Symbol" w:hAnsi="Symbol"/>
        <w:sz w:val="20"/>
      </w:rPr>
    </w:lvl>
    <w:lvl w:ilvl="7" w:tplc="FFFFFFFF">
      <w:start w:val="1"/>
      <w:numFmt w:val="bullet"/>
      <w:lvlText w:val="o"/>
      <w:lvlJc w:val="left"/>
      <w:pPr>
        <w:tabs>
          <w:tab w:val="num" w:pos="5760"/>
        </w:tabs>
        <w:ind w:left="5760" w:hanging="360"/>
      </w:pPr>
      <w:rPr>
        <w:rFonts w:ascii="Courier New" w:hAnsi="Courier New"/>
        <w:sz w:val="20"/>
      </w:rPr>
    </w:lvl>
    <w:lvl w:ilvl="8" w:tplc="FFFFFFFF">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28"/>
    <w:multiLevelType w:val="multilevel"/>
    <w:tmpl w:val="3230E174"/>
    <w:lvl w:ilvl="0">
      <w:start w:val="1"/>
      <w:numFmt w:val="lowerLetter"/>
      <w:lvlText w:val="%1."/>
      <w:lvlJc w:val="left"/>
      <w:pPr>
        <w:tabs>
          <w:tab w:val="num" w:pos="851"/>
        </w:tabs>
        <w:ind w:left="851" w:hanging="851"/>
      </w:pPr>
      <w:rPr>
        <w:rFonts w:ascii="Arial" w:hAnsi="Arial" w:cs="Arial"/>
        <w:b/>
        <w:bCs w:val="0"/>
        <w:i/>
        <w:iCs w:val="0"/>
        <w:sz w:val="20"/>
        <w:szCs w:val="20"/>
      </w:rPr>
    </w:lvl>
    <w:lvl w:ilvl="1">
      <w:start w:val="1"/>
      <w:numFmt w:val="lowerLetter"/>
      <w:lvlText w:val="%2."/>
      <w:lvlJc w:val="left"/>
      <w:pPr>
        <w:tabs>
          <w:tab w:val="num" w:pos="1440"/>
        </w:tabs>
        <w:ind w:left="1440" w:hanging="360"/>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rPr>
        <w:rFonts w:ascii="Arial" w:hAnsi="Arial" w:cs="Arial"/>
        <w:sz w:val="20"/>
        <w:szCs w:val="20"/>
      </w:rPr>
    </w:lvl>
    <w:lvl w:ilvl="4">
      <w:start w:val="1"/>
      <w:numFmt w:val="lowerLetter"/>
      <w:lvlText w:val="%5."/>
      <w:lvlJc w:val="left"/>
      <w:pPr>
        <w:tabs>
          <w:tab w:val="num" w:pos="3600"/>
        </w:tabs>
        <w:ind w:left="3600" w:hanging="360"/>
      </w:pPr>
      <w:rPr>
        <w:rFonts w:ascii="Arial" w:hAnsi="Arial" w:cs="Arial"/>
        <w:sz w:val="20"/>
        <w:szCs w:val="20"/>
      </w:rPr>
    </w:lvl>
    <w:lvl w:ilvl="5">
      <w:start w:val="1"/>
      <w:numFmt w:val="lowerRoman"/>
      <w:lvlText w:val="%6."/>
      <w:lvlJc w:val="right"/>
      <w:pPr>
        <w:tabs>
          <w:tab w:val="num" w:pos="4320"/>
        </w:tabs>
        <w:ind w:left="4320" w:hanging="180"/>
      </w:pPr>
      <w:rPr>
        <w:rFonts w:ascii="Arial" w:hAnsi="Arial" w:cs="Arial"/>
        <w:sz w:val="20"/>
        <w:szCs w:val="20"/>
      </w:rPr>
    </w:lvl>
    <w:lvl w:ilvl="6">
      <w:start w:val="1"/>
      <w:numFmt w:val="decimal"/>
      <w:lvlText w:val="%7."/>
      <w:lvlJc w:val="left"/>
      <w:pPr>
        <w:tabs>
          <w:tab w:val="num" w:pos="5040"/>
        </w:tabs>
        <w:ind w:left="5040" w:hanging="360"/>
      </w:pPr>
      <w:rPr>
        <w:rFonts w:ascii="Arial" w:hAnsi="Arial" w:cs="Arial"/>
        <w:sz w:val="20"/>
        <w:szCs w:val="20"/>
      </w:rPr>
    </w:lvl>
    <w:lvl w:ilvl="7">
      <w:start w:val="1"/>
      <w:numFmt w:val="lowerLetter"/>
      <w:lvlText w:val="%8."/>
      <w:lvlJc w:val="left"/>
      <w:pPr>
        <w:tabs>
          <w:tab w:val="num" w:pos="5760"/>
        </w:tabs>
        <w:ind w:left="5760" w:hanging="360"/>
      </w:pPr>
      <w:rPr>
        <w:rFonts w:ascii="Arial" w:hAnsi="Arial" w:cs="Arial"/>
        <w:sz w:val="20"/>
        <w:szCs w:val="20"/>
      </w:rPr>
    </w:lvl>
    <w:lvl w:ilvl="8">
      <w:start w:val="1"/>
      <w:numFmt w:val="lowerRoman"/>
      <w:lvlText w:val="%9."/>
      <w:lvlJc w:val="right"/>
      <w:pPr>
        <w:tabs>
          <w:tab w:val="num" w:pos="6480"/>
        </w:tabs>
        <w:ind w:left="6480" w:hanging="180"/>
      </w:pPr>
      <w:rPr>
        <w:rFonts w:ascii="Arial" w:hAnsi="Arial" w:cs="Arial"/>
        <w:sz w:val="20"/>
        <w:szCs w:val="20"/>
      </w:rPr>
    </w:lvl>
  </w:abstractNum>
  <w:abstractNum w:abstractNumId="3" w15:restartNumberingAfterBreak="0">
    <w:nsid w:val="00000029"/>
    <w:multiLevelType w:val="hybridMultilevel"/>
    <w:tmpl w:val="3EB295BE"/>
    <w:lvl w:ilvl="0" w:tplc="FFFFFFFF">
      <w:start w:val="1"/>
      <w:numFmt w:val="bullet"/>
      <w:lvlText w:val=""/>
      <w:lvlJc w:val="left"/>
      <w:pPr>
        <w:tabs>
          <w:tab w:val="num" w:pos="1701"/>
        </w:tabs>
        <w:ind w:left="1701" w:hanging="567"/>
      </w:pPr>
      <w:rPr>
        <w:rFonts w:ascii="Symbol" w:hAnsi="Symbol"/>
        <w:sz w:val="20"/>
      </w:rPr>
    </w:lvl>
    <w:lvl w:ilvl="1" w:tplc="FFFFFFFF">
      <w:start w:val="1"/>
      <w:numFmt w:val="bullet"/>
      <w:lvlText w:val="o"/>
      <w:lvlJc w:val="left"/>
      <w:pPr>
        <w:tabs>
          <w:tab w:val="num" w:pos="1440"/>
        </w:tabs>
        <w:ind w:left="1440" w:hanging="360"/>
      </w:pPr>
      <w:rPr>
        <w:rFonts w:ascii="Courier New" w:hAnsi="Courier New"/>
        <w:sz w:val="20"/>
      </w:rPr>
    </w:lvl>
    <w:lvl w:ilvl="2" w:tplc="FFFFFFFF">
      <w:start w:val="1"/>
      <w:numFmt w:val="bullet"/>
      <w:lvlText w:val=""/>
      <w:lvlJc w:val="left"/>
      <w:pPr>
        <w:tabs>
          <w:tab w:val="num" w:pos="2160"/>
        </w:tabs>
        <w:ind w:left="2160" w:hanging="360"/>
      </w:pPr>
      <w:rPr>
        <w:rFonts w:ascii="Wingdings" w:hAnsi="Wingdings"/>
        <w:sz w:val="20"/>
      </w:rPr>
    </w:lvl>
    <w:lvl w:ilvl="3" w:tplc="FFFFFFFF">
      <w:start w:val="1"/>
      <w:numFmt w:val="bullet"/>
      <w:lvlText w:val=""/>
      <w:lvlJc w:val="left"/>
      <w:pPr>
        <w:tabs>
          <w:tab w:val="num" w:pos="2880"/>
        </w:tabs>
        <w:ind w:left="2880" w:hanging="360"/>
      </w:pPr>
      <w:rPr>
        <w:rFonts w:ascii="Symbol" w:hAnsi="Symbol"/>
        <w:sz w:val="20"/>
      </w:rPr>
    </w:lvl>
    <w:lvl w:ilvl="4" w:tplc="FFFFFFFF">
      <w:start w:val="1"/>
      <w:numFmt w:val="bullet"/>
      <w:lvlText w:val="o"/>
      <w:lvlJc w:val="left"/>
      <w:pPr>
        <w:tabs>
          <w:tab w:val="num" w:pos="3600"/>
        </w:tabs>
        <w:ind w:left="3600" w:hanging="360"/>
      </w:pPr>
      <w:rPr>
        <w:rFonts w:ascii="Courier New" w:hAnsi="Courier New"/>
        <w:sz w:val="20"/>
      </w:rPr>
    </w:lvl>
    <w:lvl w:ilvl="5" w:tplc="FFFFFFFF">
      <w:start w:val="1"/>
      <w:numFmt w:val="bullet"/>
      <w:lvlText w:val=""/>
      <w:lvlJc w:val="left"/>
      <w:pPr>
        <w:tabs>
          <w:tab w:val="num" w:pos="4320"/>
        </w:tabs>
        <w:ind w:left="4320" w:hanging="360"/>
      </w:pPr>
      <w:rPr>
        <w:rFonts w:ascii="Wingdings" w:hAnsi="Wingdings"/>
        <w:sz w:val="20"/>
      </w:rPr>
    </w:lvl>
    <w:lvl w:ilvl="6" w:tplc="FFFFFFFF">
      <w:start w:val="1"/>
      <w:numFmt w:val="bullet"/>
      <w:lvlText w:val=""/>
      <w:lvlJc w:val="left"/>
      <w:pPr>
        <w:tabs>
          <w:tab w:val="num" w:pos="5040"/>
        </w:tabs>
        <w:ind w:left="5040" w:hanging="360"/>
      </w:pPr>
      <w:rPr>
        <w:rFonts w:ascii="Symbol" w:hAnsi="Symbol"/>
        <w:sz w:val="20"/>
      </w:rPr>
    </w:lvl>
    <w:lvl w:ilvl="7" w:tplc="FFFFFFFF">
      <w:start w:val="1"/>
      <w:numFmt w:val="bullet"/>
      <w:lvlText w:val="o"/>
      <w:lvlJc w:val="left"/>
      <w:pPr>
        <w:tabs>
          <w:tab w:val="num" w:pos="5760"/>
        </w:tabs>
        <w:ind w:left="5760" w:hanging="360"/>
      </w:pPr>
      <w:rPr>
        <w:rFonts w:ascii="Courier New" w:hAnsi="Courier New"/>
        <w:sz w:val="20"/>
      </w:rPr>
    </w:lvl>
    <w:lvl w:ilvl="8" w:tplc="FFFFFFFF">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0519EB"/>
    <w:multiLevelType w:val="hybridMultilevel"/>
    <w:tmpl w:val="6504CD32"/>
    <w:lvl w:ilvl="0" w:tplc="6F9AD928">
      <w:start w:val="1"/>
      <w:numFmt w:val="lowerRoman"/>
      <w:pStyle w:val="ListNumber5"/>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735F97"/>
    <w:multiLevelType w:val="multilevel"/>
    <w:tmpl w:val="939078C6"/>
    <w:lvl w:ilvl="0">
      <w:start w:val="1"/>
      <w:numFmt w:val="decimal"/>
      <w:lvlText w:val="%1."/>
      <w:lvlJc w:val="left"/>
      <w:pPr>
        <w:tabs>
          <w:tab w:val="num" w:pos="0"/>
        </w:tabs>
        <w:ind w:left="851" w:hanging="851"/>
      </w:pPr>
      <w:rPr>
        <w:rFonts w:ascii="Arial" w:hAnsi="Arial" w:cs="Times New Roman" w:hint="default"/>
        <w:b/>
        <w:i w:val="0"/>
        <w:sz w:val="20"/>
      </w:rPr>
    </w:lvl>
    <w:lvl w:ilvl="1">
      <w:start w:val="1"/>
      <w:numFmt w:val="decimal"/>
      <w:lvlText w:val="%1.%2"/>
      <w:lvlJc w:val="left"/>
      <w:pPr>
        <w:tabs>
          <w:tab w:val="num" w:pos="0"/>
        </w:tabs>
        <w:ind w:left="851"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6"/>
      <w:numFmt w:val="upperLetter"/>
      <w:lvlText w:val="%3."/>
      <w:lvlJc w:val="left"/>
      <w:pPr>
        <w:tabs>
          <w:tab w:val="num" w:pos="1571"/>
        </w:tabs>
        <w:ind w:left="1571" w:hanging="720"/>
      </w:pPr>
      <w:rPr>
        <w:rFonts w:cs="Times New Roman" w:hint="default"/>
        <w:b/>
        <w:i w:val="0"/>
        <w:sz w:val="20"/>
      </w:rPr>
    </w:lvl>
    <w:lvl w:ilvl="3">
      <w:start w:val="1"/>
      <w:numFmt w:val="lowerRoman"/>
      <w:lvlText w:val="(%4)"/>
      <w:lvlJc w:val="left"/>
      <w:pPr>
        <w:tabs>
          <w:tab w:val="num" w:pos="0"/>
        </w:tabs>
        <w:ind w:left="2126" w:hanging="708"/>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861707"/>
    <w:multiLevelType w:val="multilevel"/>
    <w:tmpl w:val="4E6C1952"/>
    <w:lvl w:ilvl="0">
      <w:start w:val="1"/>
      <w:numFmt w:val="decimal"/>
      <w:lvlText w:val="%1."/>
      <w:lvlJc w:val="left"/>
      <w:pPr>
        <w:tabs>
          <w:tab w:val="num" w:pos="0"/>
        </w:tabs>
        <w:ind w:left="851" w:hanging="851"/>
      </w:pPr>
      <w:rPr>
        <w:rFonts w:ascii="Arial" w:hAnsi="Arial" w:cs="Times New Roman" w:hint="default"/>
        <w:b/>
        <w:i w:val="0"/>
        <w:sz w:val="20"/>
      </w:rPr>
    </w:lvl>
    <w:lvl w:ilvl="1">
      <w:start w:val="1"/>
      <w:numFmt w:val="decimal"/>
      <w:lvlText w:val="%1.%2"/>
      <w:lvlJc w:val="left"/>
      <w:pPr>
        <w:tabs>
          <w:tab w:val="num" w:pos="0"/>
        </w:tabs>
        <w:ind w:left="851"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571"/>
        </w:tabs>
        <w:ind w:left="1571" w:hanging="720"/>
      </w:pPr>
      <w:rPr>
        <w:rFonts w:cs="Times New Roman" w:hint="default"/>
        <w:b/>
        <w:i w:val="0"/>
        <w:sz w:val="20"/>
      </w:rPr>
    </w:lvl>
    <w:lvl w:ilvl="3">
      <w:start w:val="1"/>
      <w:numFmt w:val="lowerRoman"/>
      <w:lvlText w:val="(%4)"/>
      <w:lvlJc w:val="left"/>
      <w:pPr>
        <w:tabs>
          <w:tab w:val="num" w:pos="0"/>
        </w:tabs>
        <w:ind w:left="2126" w:hanging="708"/>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33"/>
  </w:num>
  <w:num w:numId="3">
    <w:abstractNumId w:val="27"/>
  </w:num>
  <w:num w:numId="4">
    <w:abstractNumId w:val="18"/>
  </w:num>
  <w:num w:numId="5">
    <w:abstractNumId w:val="19"/>
  </w:num>
  <w:num w:numId="6">
    <w:abstractNumId w:val="9"/>
  </w:num>
  <w:num w:numId="7">
    <w:abstractNumId w:val="12"/>
  </w:num>
  <w:num w:numId="8">
    <w:abstractNumId w:val="24"/>
  </w:num>
  <w:num w:numId="9">
    <w:abstractNumId w:val="5"/>
  </w:num>
  <w:num w:numId="10">
    <w:abstractNumId w:val="30"/>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6"/>
  </w:num>
  <w:num w:numId="14">
    <w:abstractNumId w:val="7"/>
  </w:num>
  <w:num w:numId="15">
    <w:abstractNumId w:val="39"/>
  </w:num>
  <w:num w:numId="16">
    <w:abstractNumId w:val="29"/>
  </w:num>
  <w:num w:numId="17">
    <w:abstractNumId w:val="44"/>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0"/>
  </w:num>
  <w:num w:numId="21">
    <w:abstractNumId w:val="47"/>
  </w:num>
  <w:num w:numId="22">
    <w:abstractNumId w:val="28"/>
  </w:num>
  <w:num w:numId="23">
    <w:abstractNumId w:val="36"/>
  </w:num>
  <w:num w:numId="24">
    <w:abstractNumId w:val="52"/>
  </w:num>
  <w:num w:numId="25">
    <w:abstractNumId w:val="21"/>
  </w:num>
  <w:num w:numId="26">
    <w:abstractNumId w:val="25"/>
  </w:num>
  <w:num w:numId="27">
    <w:abstractNumId w:val="54"/>
  </w:num>
  <w:num w:numId="28">
    <w:abstractNumId w:val="16"/>
  </w:num>
  <w:num w:numId="29">
    <w:abstractNumId w:val="13"/>
  </w:num>
  <w:num w:numId="30">
    <w:abstractNumId w:val="6"/>
  </w:num>
  <w:num w:numId="31">
    <w:abstractNumId w:val="10"/>
  </w:num>
  <w:num w:numId="32">
    <w:abstractNumId w:val="23"/>
  </w:num>
  <w:num w:numId="33">
    <w:abstractNumId w:val="4"/>
  </w:num>
  <w:num w:numId="34">
    <w:abstractNumId w:val="32"/>
  </w:num>
  <w:num w:numId="35">
    <w:abstractNumId w:val="49"/>
  </w:num>
  <w:num w:numId="36">
    <w:abstractNumId w:val="45"/>
  </w:num>
  <w:num w:numId="37">
    <w:abstractNumId w:val="50"/>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11"/>
  </w:num>
  <w:num w:numId="41">
    <w:abstractNumId w:val="53"/>
  </w:num>
  <w:num w:numId="42">
    <w:abstractNumId w:val="22"/>
  </w:num>
  <w:num w:numId="43">
    <w:abstractNumId w:val="34"/>
  </w:num>
  <w:num w:numId="44">
    <w:abstractNumId w:val="14"/>
  </w:num>
  <w:num w:numId="45">
    <w:abstractNumId w:val="8"/>
  </w:num>
  <w:num w:numId="46">
    <w:abstractNumId w:val="3"/>
  </w:num>
  <w:num w:numId="47">
    <w:abstractNumId w:val="1"/>
  </w:num>
  <w:num w:numId="48">
    <w:abstractNumId w:val="2"/>
  </w:num>
  <w:num w:numId="49">
    <w:abstractNumId w:val="15"/>
  </w:num>
  <w:num w:numId="50">
    <w:abstractNumId w:val="42"/>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8"/>
  </w:num>
  <w:num w:numId="54">
    <w:abstractNumId w:val="45"/>
  </w:num>
  <w:num w:numId="55">
    <w:abstractNumId w:val="45"/>
  </w:num>
  <w:num w:numId="56">
    <w:abstractNumId w:val="45"/>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lvlOverride w:ilvl="0">
      <w:startOverride w:val="1"/>
    </w:lvlOverride>
  </w:num>
  <w:num w:numId="59">
    <w:abstractNumId w:val="28"/>
  </w:num>
  <w:num w:numId="60">
    <w:abstractNumId w:val="5"/>
  </w:num>
  <w:num w:numId="61">
    <w:abstractNumId w:val="38"/>
  </w:num>
  <w:num w:numId="62">
    <w:abstractNumId w:val="26"/>
  </w:num>
  <w:num w:numId="63">
    <w:abstractNumId w:val="41"/>
  </w:num>
  <w:num w:numId="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lvl w:ilvl="0">
        <w:start w:val="1"/>
        <w:numFmt w:val="bullet"/>
        <w:lvlText w:val=""/>
        <w:lvlJc w:val="left"/>
        <w:pPr>
          <w:tabs>
            <w:tab w:val="num" w:pos="720"/>
          </w:tabs>
          <w:ind w:left="720" w:hanging="720"/>
        </w:pPr>
        <w:rPr>
          <w:rFonts w:ascii="Symbol" w:hAnsi="Symbol" w:hint="default"/>
        </w:rPr>
      </w:lvl>
    </w:lvlOverride>
  </w:num>
  <w:num w:numId="67">
    <w:abstractNumId w:val="0"/>
    <w:lvlOverride w:ilvl="0">
      <w:lvl w:ilvl="0">
        <w:start w:val="1"/>
        <w:numFmt w:val="bullet"/>
        <w:lvlText w:val=""/>
        <w:lvlJc w:val="left"/>
        <w:pPr>
          <w:tabs>
            <w:tab w:val="num" w:pos="720"/>
          </w:tabs>
          <w:ind w:left="720" w:hanging="720"/>
        </w:pPr>
        <w:rPr>
          <w:rFonts w:ascii="Symbol" w:hAnsi="Symbol" w:hint="default"/>
        </w:rPr>
      </w:lvl>
    </w:lvlOverride>
  </w:num>
  <w:num w:numId="68">
    <w:abstractNumId w:val="0"/>
    <w:lvlOverride w:ilvl="0">
      <w:lvl w:ilvl="0">
        <w:start w:val="1"/>
        <w:numFmt w:val="bullet"/>
        <w:lvlText w:val=""/>
        <w:lvlJc w:val="left"/>
        <w:pPr>
          <w:tabs>
            <w:tab w:val="num" w:pos="720"/>
          </w:tabs>
          <w:ind w:left="720" w:hanging="720"/>
        </w:pPr>
        <w:rPr>
          <w:rFonts w:ascii="Symbol" w:hAnsi="Symbol" w:hint="default"/>
        </w:rPr>
      </w:lvl>
    </w:lvlOverride>
  </w:num>
  <w:num w:numId="69">
    <w:abstractNumId w:val="0"/>
    <w:lvlOverride w:ilvl="0">
      <w:lvl w:ilvl="0">
        <w:start w:val="1"/>
        <w:numFmt w:val="bullet"/>
        <w:lvlText w:val=""/>
        <w:lvlJc w:val="left"/>
        <w:pPr>
          <w:tabs>
            <w:tab w:val="num" w:pos="720"/>
          </w:tabs>
          <w:ind w:left="720" w:hanging="720"/>
        </w:pPr>
        <w:rPr>
          <w:rFonts w:ascii="Symbol" w:hAnsi="Symbol" w:hint="default"/>
        </w:rPr>
      </w:lvl>
    </w:lvlOverride>
  </w:num>
  <w:num w:numId="70">
    <w:abstractNumId w:val="43"/>
  </w:num>
  <w:num w:numId="71">
    <w:abstractNumId w:val="0"/>
    <w:lvlOverride w:ilvl="0">
      <w:lvl w:ilvl="0">
        <w:start w:val="1"/>
        <w:numFmt w:val="bullet"/>
        <w:lvlText w:val=""/>
        <w:lvlJc w:val="left"/>
        <w:pPr>
          <w:tabs>
            <w:tab w:val="num" w:pos="720"/>
          </w:tabs>
          <w:ind w:left="720" w:hanging="720"/>
        </w:pPr>
        <w:rPr>
          <w:rFonts w:ascii="Symbol" w:hAnsi="Symbol" w:hint="default"/>
        </w:rPr>
      </w:lvl>
    </w:lvlOverride>
  </w:num>
  <w:num w:numId="72">
    <w:abstractNumId w:val="0"/>
    <w:lvlOverride w:ilvl="0">
      <w:lvl w:ilvl="0">
        <w:start w:val="1"/>
        <w:numFmt w:val="bullet"/>
        <w:lvlText w:val=""/>
        <w:lvlJc w:val="left"/>
        <w:pPr>
          <w:tabs>
            <w:tab w:val="num" w:pos="720"/>
          </w:tabs>
          <w:ind w:left="720" w:hanging="720"/>
        </w:pPr>
        <w:rPr>
          <w:rFonts w:ascii="Symbol" w:hAnsi="Symbol" w:hint="default"/>
        </w:rPr>
      </w:lvl>
    </w:lvlOverride>
  </w:num>
  <w:num w:numId="73">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41"/>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5F"/>
    <w:rsid w:val="000020C6"/>
    <w:rsid w:val="00005885"/>
    <w:rsid w:val="00006E1D"/>
    <w:rsid w:val="00012D24"/>
    <w:rsid w:val="00015B9F"/>
    <w:rsid w:val="00016E53"/>
    <w:rsid w:val="000271C6"/>
    <w:rsid w:val="00036858"/>
    <w:rsid w:val="000458F8"/>
    <w:rsid w:val="00052396"/>
    <w:rsid w:val="00052F1B"/>
    <w:rsid w:val="00055D22"/>
    <w:rsid w:val="00066857"/>
    <w:rsid w:val="00067E35"/>
    <w:rsid w:val="000831AA"/>
    <w:rsid w:val="00083F18"/>
    <w:rsid w:val="00093623"/>
    <w:rsid w:val="000943BF"/>
    <w:rsid w:val="00095985"/>
    <w:rsid w:val="000A1626"/>
    <w:rsid w:val="000A25EA"/>
    <w:rsid w:val="000A482C"/>
    <w:rsid w:val="000A5609"/>
    <w:rsid w:val="000B382F"/>
    <w:rsid w:val="000B3BE4"/>
    <w:rsid w:val="000B5AF5"/>
    <w:rsid w:val="000B65FE"/>
    <w:rsid w:val="000B79C8"/>
    <w:rsid w:val="000C2B4E"/>
    <w:rsid w:val="000C4BE9"/>
    <w:rsid w:val="000C64E5"/>
    <w:rsid w:val="000D0E27"/>
    <w:rsid w:val="000D11B7"/>
    <w:rsid w:val="000D14B0"/>
    <w:rsid w:val="000D6217"/>
    <w:rsid w:val="000E0C89"/>
    <w:rsid w:val="000E15DC"/>
    <w:rsid w:val="000E17F1"/>
    <w:rsid w:val="000E2EE1"/>
    <w:rsid w:val="000E3B62"/>
    <w:rsid w:val="000F3D78"/>
    <w:rsid w:val="000F6DAE"/>
    <w:rsid w:val="0010024A"/>
    <w:rsid w:val="001060C6"/>
    <w:rsid w:val="00113A19"/>
    <w:rsid w:val="001150DC"/>
    <w:rsid w:val="001312D6"/>
    <w:rsid w:val="0014023A"/>
    <w:rsid w:val="00143CAD"/>
    <w:rsid w:val="00147D05"/>
    <w:rsid w:val="00147DB7"/>
    <w:rsid w:val="00150D28"/>
    <w:rsid w:val="00150EB1"/>
    <w:rsid w:val="00156712"/>
    <w:rsid w:val="0016032B"/>
    <w:rsid w:val="00167D44"/>
    <w:rsid w:val="00182B2E"/>
    <w:rsid w:val="001870C4"/>
    <w:rsid w:val="0019274F"/>
    <w:rsid w:val="00193333"/>
    <w:rsid w:val="0019486A"/>
    <w:rsid w:val="00194CFF"/>
    <w:rsid w:val="001A2E37"/>
    <w:rsid w:val="001A42B5"/>
    <w:rsid w:val="001B2311"/>
    <w:rsid w:val="001B2759"/>
    <w:rsid w:val="001C04B7"/>
    <w:rsid w:val="001C1D30"/>
    <w:rsid w:val="001C56C8"/>
    <w:rsid w:val="001F040F"/>
    <w:rsid w:val="001F24A6"/>
    <w:rsid w:val="001F31FA"/>
    <w:rsid w:val="001F640E"/>
    <w:rsid w:val="00203402"/>
    <w:rsid w:val="00223B95"/>
    <w:rsid w:val="00227645"/>
    <w:rsid w:val="00234CFD"/>
    <w:rsid w:val="002440B5"/>
    <w:rsid w:val="002477B3"/>
    <w:rsid w:val="002579F2"/>
    <w:rsid w:val="00262678"/>
    <w:rsid w:val="00264283"/>
    <w:rsid w:val="002642EB"/>
    <w:rsid w:val="00265C15"/>
    <w:rsid w:val="00266E6A"/>
    <w:rsid w:val="00273389"/>
    <w:rsid w:val="002757C4"/>
    <w:rsid w:val="00275CD4"/>
    <w:rsid w:val="00280C17"/>
    <w:rsid w:val="00285DF0"/>
    <w:rsid w:val="00286AFB"/>
    <w:rsid w:val="002B10B2"/>
    <w:rsid w:val="002C08A1"/>
    <w:rsid w:val="002C2016"/>
    <w:rsid w:val="002C536A"/>
    <w:rsid w:val="002C7827"/>
    <w:rsid w:val="002C7B73"/>
    <w:rsid w:val="002D0BFA"/>
    <w:rsid w:val="002D6A6D"/>
    <w:rsid w:val="002E38EB"/>
    <w:rsid w:val="002E59E1"/>
    <w:rsid w:val="002E60BC"/>
    <w:rsid w:val="002F30C2"/>
    <w:rsid w:val="002F427F"/>
    <w:rsid w:val="0030367D"/>
    <w:rsid w:val="00325C8B"/>
    <w:rsid w:val="0033174E"/>
    <w:rsid w:val="00344A8B"/>
    <w:rsid w:val="0034593E"/>
    <w:rsid w:val="003516AA"/>
    <w:rsid w:val="00354464"/>
    <w:rsid w:val="0036450B"/>
    <w:rsid w:val="003756A9"/>
    <w:rsid w:val="003805E0"/>
    <w:rsid w:val="0038335B"/>
    <w:rsid w:val="003875EC"/>
    <w:rsid w:val="003934A0"/>
    <w:rsid w:val="00397A12"/>
    <w:rsid w:val="003A084E"/>
    <w:rsid w:val="003A6C40"/>
    <w:rsid w:val="003B0298"/>
    <w:rsid w:val="003B4D05"/>
    <w:rsid w:val="003B77F3"/>
    <w:rsid w:val="003B7958"/>
    <w:rsid w:val="003C5DCB"/>
    <w:rsid w:val="003D4091"/>
    <w:rsid w:val="003D5517"/>
    <w:rsid w:val="003D7C52"/>
    <w:rsid w:val="003E5125"/>
    <w:rsid w:val="003F25E4"/>
    <w:rsid w:val="003F33F8"/>
    <w:rsid w:val="003F4991"/>
    <w:rsid w:val="00402F46"/>
    <w:rsid w:val="00407A24"/>
    <w:rsid w:val="00411CC6"/>
    <w:rsid w:val="00413335"/>
    <w:rsid w:val="00417ACE"/>
    <w:rsid w:val="004254E3"/>
    <w:rsid w:val="0042774A"/>
    <w:rsid w:val="00434291"/>
    <w:rsid w:val="00437D09"/>
    <w:rsid w:val="00440121"/>
    <w:rsid w:val="00443BB0"/>
    <w:rsid w:val="00445A9E"/>
    <w:rsid w:val="004467CA"/>
    <w:rsid w:val="00453298"/>
    <w:rsid w:val="004537B6"/>
    <w:rsid w:val="00455DF5"/>
    <w:rsid w:val="00460260"/>
    <w:rsid w:val="00461AE8"/>
    <w:rsid w:val="004708DA"/>
    <w:rsid w:val="004716EB"/>
    <w:rsid w:val="00474BB6"/>
    <w:rsid w:val="00477DAA"/>
    <w:rsid w:val="00480ECA"/>
    <w:rsid w:val="00491B47"/>
    <w:rsid w:val="00493FBB"/>
    <w:rsid w:val="004A2D35"/>
    <w:rsid w:val="004A66D0"/>
    <w:rsid w:val="004B4BEE"/>
    <w:rsid w:val="004C01F9"/>
    <w:rsid w:val="004C2A51"/>
    <w:rsid w:val="004C3483"/>
    <w:rsid w:val="004C6016"/>
    <w:rsid w:val="004D12DF"/>
    <w:rsid w:val="004D2031"/>
    <w:rsid w:val="004E42C8"/>
    <w:rsid w:val="004E5798"/>
    <w:rsid w:val="004E6033"/>
    <w:rsid w:val="004E6244"/>
    <w:rsid w:val="004F3871"/>
    <w:rsid w:val="004F4AE8"/>
    <w:rsid w:val="00500323"/>
    <w:rsid w:val="00501F9E"/>
    <w:rsid w:val="005071C1"/>
    <w:rsid w:val="00515281"/>
    <w:rsid w:val="005311F4"/>
    <w:rsid w:val="00533BB7"/>
    <w:rsid w:val="005432F0"/>
    <w:rsid w:val="00543DC8"/>
    <w:rsid w:val="00555890"/>
    <w:rsid w:val="00565029"/>
    <w:rsid w:val="00575764"/>
    <w:rsid w:val="00576003"/>
    <w:rsid w:val="00581E32"/>
    <w:rsid w:val="0058241C"/>
    <w:rsid w:val="00582AE7"/>
    <w:rsid w:val="005A3520"/>
    <w:rsid w:val="005A3CFF"/>
    <w:rsid w:val="005B4AC9"/>
    <w:rsid w:val="005B705E"/>
    <w:rsid w:val="005B7F88"/>
    <w:rsid w:val="005C321E"/>
    <w:rsid w:val="005C3D7D"/>
    <w:rsid w:val="005D7BF9"/>
    <w:rsid w:val="005E0C7B"/>
    <w:rsid w:val="005E2A6B"/>
    <w:rsid w:val="005E49FC"/>
    <w:rsid w:val="005F6E77"/>
    <w:rsid w:val="0061734F"/>
    <w:rsid w:val="00621B63"/>
    <w:rsid w:val="00622974"/>
    <w:rsid w:val="0064059E"/>
    <w:rsid w:val="0064075F"/>
    <w:rsid w:val="00644A57"/>
    <w:rsid w:val="00645DA9"/>
    <w:rsid w:val="00653727"/>
    <w:rsid w:val="00655B29"/>
    <w:rsid w:val="0065739D"/>
    <w:rsid w:val="00664F0B"/>
    <w:rsid w:val="006711CB"/>
    <w:rsid w:val="00680C9E"/>
    <w:rsid w:val="00682023"/>
    <w:rsid w:val="00690990"/>
    <w:rsid w:val="00696960"/>
    <w:rsid w:val="00697005"/>
    <w:rsid w:val="00697E03"/>
    <w:rsid w:val="006A06D3"/>
    <w:rsid w:val="006A0A71"/>
    <w:rsid w:val="006A1B29"/>
    <w:rsid w:val="006A4447"/>
    <w:rsid w:val="006B7350"/>
    <w:rsid w:val="006C41E0"/>
    <w:rsid w:val="006C4B26"/>
    <w:rsid w:val="006C6463"/>
    <w:rsid w:val="006D4CE5"/>
    <w:rsid w:val="006E74A2"/>
    <w:rsid w:val="006F29C8"/>
    <w:rsid w:val="006F3636"/>
    <w:rsid w:val="006F3CF7"/>
    <w:rsid w:val="006F575B"/>
    <w:rsid w:val="00706C39"/>
    <w:rsid w:val="007105ED"/>
    <w:rsid w:val="00710D5B"/>
    <w:rsid w:val="00710EFA"/>
    <w:rsid w:val="00711E77"/>
    <w:rsid w:val="00722B4E"/>
    <w:rsid w:val="00727BF0"/>
    <w:rsid w:val="00727DA2"/>
    <w:rsid w:val="00737073"/>
    <w:rsid w:val="00743C65"/>
    <w:rsid w:val="0074404C"/>
    <w:rsid w:val="0074649A"/>
    <w:rsid w:val="00746B40"/>
    <w:rsid w:val="00750B1B"/>
    <w:rsid w:val="00751EA3"/>
    <w:rsid w:val="00752972"/>
    <w:rsid w:val="007558F4"/>
    <w:rsid w:val="007605F0"/>
    <w:rsid w:val="007638EA"/>
    <w:rsid w:val="0077057D"/>
    <w:rsid w:val="007737E0"/>
    <w:rsid w:val="0077746E"/>
    <w:rsid w:val="00780837"/>
    <w:rsid w:val="007A65B5"/>
    <w:rsid w:val="007A6A0F"/>
    <w:rsid w:val="007B26DE"/>
    <w:rsid w:val="007D2158"/>
    <w:rsid w:val="007D6299"/>
    <w:rsid w:val="007E251D"/>
    <w:rsid w:val="007E3A82"/>
    <w:rsid w:val="007E7946"/>
    <w:rsid w:val="007F56BB"/>
    <w:rsid w:val="00801889"/>
    <w:rsid w:val="00806AE5"/>
    <w:rsid w:val="00825BBB"/>
    <w:rsid w:val="00831B12"/>
    <w:rsid w:val="008336F7"/>
    <w:rsid w:val="00834373"/>
    <w:rsid w:val="00837266"/>
    <w:rsid w:val="00851205"/>
    <w:rsid w:val="0086119B"/>
    <w:rsid w:val="00865533"/>
    <w:rsid w:val="0086641D"/>
    <w:rsid w:val="00870789"/>
    <w:rsid w:val="00872F39"/>
    <w:rsid w:val="0087363F"/>
    <w:rsid w:val="0087606E"/>
    <w:rsid w:val="008822BB"/>
    <w:rsid w:val="008864D6"/>
    <w:rsid w:val="008917CE"/>
    <w:rsid w:val="00891832"/>
    <w:rsid w:val="00891E86"/>
    <w:rsid w:val="008A4FA6"/>
    <w:rsid w:val="008A7633"/>
    <w:rsid w:val="008B2902"/>
    <w:rsid w:val="008C076A"/>
    <w:rsid w:val="008C3D28"/>
    <w:rsid w:val="008C73D0"/>
    <w:rsid w:val="008D1118"/>
    <w:rsid w:val="008D2E94"/>
    <w:rsid w:val="008D4332"/>
    <w:rsid w:val="008D6DD4"/>
    <w:rsid w:val="008E3891"/>
    <w:rsid w:val="008E509B"/>
    <w:rsid w:val="008E7B17"/>
    <w:rsid w:val="008E7E66"/>
    <w:rsid w:val="008F16F0"/>
    <w:rsid w:val="008F270D"/>
    <w:rsid w:val="008F48B4"/>
    <w:rsid w:val="00901AB1"/>
    <w:rsid w:val="00911C3F"/>
    <w:rsid w:val="009224D3"/>
    <w:rsid w:val="00925BEF"/>
    <w:rsid w:val="0093373E"/>
    <w:rsid w:val="00934D39"/>
    <w:rsid w:val="009405CF"/>
    <w:rsid w:val="00941CB3"/>
    <w:rsid w:val="00944990"/>
    <w:rsid w:val="00950D55"/>
    <w:rsid w:val="00952838"/>
    <w:rsid w:val="0095503C"/>
    <w:rsid w:val="00955E27"/>
    <w:rsid w:val="009561B3"/>
    <w:rsid w:val="009622DC"/>
    <w:rsid w:val="00982FE3"/>
    <w:rsid w:val="00993E06"/>
    <w:rsid w:val="009A1B25"/>
    <w:rsid w:val="009A3F1F"/>
    <w:rsid w:val="009B0A0C"/>
    <w:rsid w:val="009D07B0"/>
    <w:rsid w:val="009D3347"/>
    <w:rsid w:val="009D55F8"/>
    <w:rsid w:val="009D7B92"/>
    <w:rsid w:val="009E3428"/>
    <w:rsid w:val="009F1D53"/>
    <w:rsid w:val="00A0052D"/>
    <w:rsid w:val="00A017FA"/>
    <w:rsid w:val="00A04621"/>
    <w:rsid w:val="00A22AFB"/>
    <w:rsid w:val="00A248FA"/>
    <w:rsid w:val="00A26174"/>
    <w:rsid w:val="00A26E2A"/>
    <w:rsid w:val="00A36D6C"/>
    <w:rsid w:val="00A41A42"/>
    <w:rsid w:val="00A41FC6"/>
    <w:rsid w:val="00A541D8"/>
    <w:rsid w:val="00A621B2"/>
    <w:rsid w:val="00A65D00"/>
    <w:rsid w:val="00A7191F"/>
    <w:rsid w:val="00A76162"/>
    <w:rsid w:val="00A76CAE"/>
    <w:rsid w:val="00A80AB9"/>
    <w:rsid w:val="00A84B78"/>
    <w:rsid w:val="00A84D43"/>
    <w:rsid w:val="00A87E46"/>
    <w:rsid w:val="00AA022B"/>
    <w:rsid w:val="00AA54C8"/>
    <w:rsid w:val="00AA5936"/>
    <w:rsid w:val="00AA7D96"/>
    <w:rsid w:val="00AB10EA"/>
    <w:rsid w:val="00AB1F72"/>
    <w:rsid w:val="00AC0622"/>
    <w:rsid w:val="00AC3A51"/>
    <w:rsid w:val="00AC3F93"/>
    <w:rsid w:val="00AD5846"/>
    <w:rsid w:val="00AD6DB9"/>
    <w:rsid w:val="00AE4BBD"/>
    <w:rsid w:val="00AF0263"/>
    <w:rsid w:val="00AF3BF2"/>
    <w:rsid w:val="00B01048"/>
    <w:rsid w:val="00B04ECE"/>
    <w:rsid w:val="00B155A8"/>
    <w:rsid w:val="00B16D63"/>
    <w:rsid w:val="00B259F0"/>
    <w:rsid w:val="00B35D20"/>
    <w:rsid w:val="00B362F2"/>
    <w:rsid w:val="00B37366"/>
    <w:rsid w:val="00B373F4"/>
    <w:rsid w:val="00B3749D"/>
    <w:rsid w:val="00B4056B"/>
    <w:rsid w:val="00B439A5"/>
    <w:rsid w:val="00B43BB6"/>
    <w:rsid w:val="00B47E78"/>
    <w:rsid w:val="00B50E5E"/>
    <w:rsid w:val="00B565CC"/>
    <w:rsid w:val="00B649AB"/>
    <w:rsid w:val="00B656EE"/>
    <w:rsid w:val="00B745BC"/>
    <w:rsid w:val="00B760AB"/>
    <w:rsid w:val="00B77CE5"/>
    <w:rsid w:val="00B807DA"/>
    <w:rsid w:val="00B813E5"/>
    <w:rsid w:val="00B86A7C"/>
    <w:rsid w:val="00B872EF"/>
    <w:rsid w:val="00B97F4E"/>
    <w:rsid w:val="00BA6309"/>
    <w:rsid w:val="00BB06A4"/>
    <w:rsid w:val="00BC16EF"/>
    <w:rsid w:val="00BD023B"/>
    <w:rsid w:val="00BD65EF"/>
    <w:rsid w:val="00BE0102"/>
    <w:rsid w:val="00BE2D42"/>
    <w:rsid w:val="00BE3B56"/>
    <w:rsid w:val="00BE5DAC"/>
    <w:rsid w:val="00BF1077"/>
    <w:rsid w:val="00BF2680"/>
    <w:rsid w:val="00BF4F0D"/>
    <w:rsid w:val="00BF659C"/>
    <w:rsid w:val="00BF7F71"/>
    <w:rsid w:val="00C03F48"/>
    <w:rsid w:val="00C0607A"/>
    <w:rsid w:val="00C17B3C"/>
    <w:rsid w:val="00C220D8"/>
    <w:rsid w:val="00C23784"/>
    <w:rsid w:val="00C40C86"/>
    <w:rsid w:val="00C44233"/>
    <w:rsid w:val="00C53B65"/>
    <w:rsid w:val="00C54CF8"/>
    <w:rsid w:val="00C649A8"/>
    <w:rsid w:val="00C64A5C"/>
    <w:rsid w:val="00C70834"/>
    <w:rsid w:val="00C73C9E"/>
    <w:rsid w:val="00C73EAC"/>
    <w:rsid w:val="00C82B25"/>
    <w:rsid w:val="00C92087"/>
    <w:rsid w:val="00C96A74"/>
    <w:rsid w:val="00C975C3"/>
    <w:rsid w:val="00CA48AB"/>
    <w:rsid w:val="00CB6624"/>
    <w:rsid w:val="00CC7832"/>
    <w:rsid w:val="00CD7F8F"/>
    <w:rsid w:val="00CE31F6"/>
    <w:rsid w:val="00CE38DD"/>
    <w:rsid w:val="00CE518C"/>
    <w:rsid w:val="00CF02D3"/>
    <w:rsid w:val="00CF482D"/>
    <w:rsid w:val="00D00F02"/>
    <w:rsid w:val="00D06396"/>
    <w:rsid w:val="00D07E78"/>
    <w:rsid w:val="00D11EE0"/>
    <w:rsid w:val="00D16087"/>
    <w:rsid w:val="00D1680F"/>
    <w:rsid w:val="00D2707B"/>
    <w:rsid w:val="00D279B4"/>
    <w:rsid w:val="00D30754"/>
    <w:rsid w:val="00D4139D"/>
    <w:rsid w:val="00D42B15"/>
    <w:rsid w:val="00D435D1"/>
    <w:rsid w:val="00D47624"/>
    <w:rsid w:val="00D503FE"/>
    <w:rsid w:val="00D53832"/>
    <w:rsid w:val="00D554B5"/>
    <w:rsid w:val="00D56259"/>
    <w:rsid w:val="00D617BA"/>
    <w:rsid w:val="00D62729"/>
    <w:rsid w:val="00D70026"/>
    <w:rsid w:val="00D707F7"/>
    <w:rsid w:val="00D708A8"/>
    <w:rsid w:val="00D729FE"/>
    <w:rsid w:val="00D74C63"/>
    <w:rsid w:val="00D76018"/>
    <w:rsid w:val="00D76B75"/>
    <w:rsid w:val="00D909DC"/>
    <w:rsid w:val="00DA3396"/>
    <w:rsid w:val="00DB243E"/>
    <w:rsid w:val="00DE787C"/>
    <w:rsid w:val="00DF050C"/>
    <w:rsid w:val="00DF06CF"/>
    <w:rsid w:val="00DF5390"/>
    <w:rsid w:val="00DF7F14"/>
    <w:rsid w:val="00E07629"/>
    <w:rsid w:val="00E26A62"/>
    <w:rsid w:val="00E33B3C"/>
    <w:rsid w:val="00E369C2"/>
    <w:rsid w:val="00E40200"/>
    <w:rsid w:val="00E40AB0"/>
    <w:rsid w:val="00E40CD7"/>
    <w:rsid w:val="00E43381"/>
    <w:rsid w:val="00E461AF"/>
    <w:rsid w:val="00E47746"/>
    <w:rsid w:val="00E50A2E"/>
    <w:rsid w:val="00E605B6"/>
    <w:rsid w:val="00E613BA"/>
    <w:rsid w:val="00E67CA9"/>
    <w:rsid w:val="00E705A2"/>
    <w:rsid w:val="00E7160D"/>
    <w:rsid w:val="00E80128"/>
    <w:rsid w:val="00E81508"/>
    <w:rsid w:val="00E82CDD"/>
    <w:rsid w:val="00E91E4E"/>
    <w:rsid w:val="00EA4B23"/>
    <w:rsid w:val="00EB086A"/>
    <w:rsid w:val="00EB6FBA"/>
    <w:rsid w:val="00EC0703"/>
    <w:rsid w:val="00EC27D4"/>
    <w:rsid w:val="00EC3EF6"/>
    <w:rsid w:val="00EC3FFE"/>
    <w:rsid w:val="00EC62C1"/>
    <w:rsid w:val="00ED70AC"/>
    <w:rsid w:val="00EE1006"/>
    <w:rsid w:val="00EF51F4"/>
    <w:rsid w:val="00F264B5"/>
    <w:rsid w:val="00F30B12"/>
    <w:rsid w:val="00F356FC"/>
    <w:rsid w:val="00F363E3"/>
    <w:rsid w:val="00F37A80"/>
    <w:rsid w:val="00F44325"/>
    <w:rsid w:val="00F446CE"/>
    <w:rsid w:val="00F4624C"/>
    <w:rsid w:val="00F6090B"/>
    <w:rsid w:val="00F61BE7"/>
    <w:rsid w:val="00F61F70"/>
    <w:rsid w:val="00F6377A"/>
    <w:rsid w:val="00F667E0"/>
    <w:rsid w:val="00F7246F"/>
    <w:rsid w:val="00F7577D"/>
    <w:rsid w:val="00F803A5"/>
    <w:rsid w:val="00F838FC"/>
    <w:rsid w:val="00F8517E"/>
    <w:rsid w:val="00F8652D"/>
    <w:rsid w:val="00F9236B"/>
    <w:rsid w:val="00F93581"/>
    <w:rsid w:val="00FB3722"/>
    <w:rsid w:val="00FB3F74"/>
    <w:rsid w:val="00FB4E4C"/>
    <w:rsid w:val="00FB7694"/>
    <w:rsid w:val="00FC674C"/>
    <w:rsid w:val="00FD39BD"/>
    <w:rsid w:val="00FD64A0"/>
    <w:rsid w:val="00FE3F1D"/>
    <w:rsid w:val="00FF1CE5"/>
    <w:rsid w:val="00FF3062"/>
    <w:rsid w:val="00FF3BDA"/>
    <w:rsid w:val="00FF54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6C8A9"/>
  <w15:docId w15:val="{6B53A02B-7CBE-438D-BD03-251ACD8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003"/>
    <w:pPr>
      <w:spacing w:after="120"/>
      <w:jc w:val="both"/>
    </w:pPr>
    <w:rPr>
      <w:rFonts w:ascii="Arial" w:hAnsi="Arial"/>
      <w:szCs w:val="24"/>
    </w:rPr>
  </w:style>
  <w:style w:type="paragraph" w:styleId="Heading1">
    <w:name w:val="heading 1"/>
    <w:basedOn w:val="Normal"/>
    <w:next w:val="Normal"/>
    <w:link w:val="Heading1Char"/>
    <w:qFormat/>
    <w:rsid w:val="00576003"/>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76003"/>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75764"/>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75764"/>
    <w:pPr>
      <w:keepNext/>
      <w:keepLines/>
      <w:spacing w:before="200" w:after="60"/>
      <w:outlineLvl w:val="3"/>
    </w:pPr>
    <w:rPr>
      <w:b/>
      <w:bCs/>
      <w:i/>
      <w:iCs/>
    </w:rPr>
  </w:style>
  <w:style w:type="paragraph" w:styleId="Heading5">
    <w:name w:val="heading 5"/>
    <w:basedOn w:val="Normal"/>
    <w:next w:val="Normal"/>
    <w:qFormat/>
    <w:rsid w:val="002E59E1"/>
    <w:pPr>
      <w:numPr>
        <w:ilvl w:val="4"/>
        <w:numId w:val="12"/>
      </w:numPr>
      <w:spacing w:before="240" w:after="60"/>
      <w:outlineLvl w:val="4"/>
    </w:pPr>
    <w:rPr>
      <w:b/>
      <w:bCs/>
      <w:iCs/>
      <w:szCs w:val="26"/>
    </w:rPr>
  </w:style>
  <w:style w:type="paragraph" w:styleId="Heading6">
    <w:name w:val="heading 6"/>
    <w:basedOn w:val="Normal"/>
    <w:next w:val="Normal"/>
    <w:qFormat/>
    <w:rsid w:val="002E59E1"/>
    <w:pPr>
      <w:numPr>
        <w:ilvl w:val="5"/>
        <w:numId w:val="12"/>
      </w:numPr>
      <w:spacing w:before="240" w:after="60"/>
      <w:outlineLvl w:val="5"/>
    </w:pPr>
    <w:rPr>
      <w:rFonts w:ascii="Times New Roman" w:hAnsi="Times New Roman"/>
      <w:b/>
      <w:bCs/>
    </w:rPr>
  </w:style>
  <w:style w:type="paragraph" w:styleId="Heading7">
    <w:name w:val="heading 7"/>
    <w:basedOn w:val="Normal"/>
    <w:next w:val="Normal"/>
    <w:qFormat/>
    <w:rsid w:val="002E59E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2E59E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2E59E1"/>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5760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003"/>
  </w:style>
  <w:style w:type="paragraph" w:styleId="TOC1">
    <w:name w:val="toc 1"/>
    <w:next w:val="ASDEFCONNormal"/>
    <w:autoRedefine/>
    <w:uiPriority w:val="39"/>
    <w:rsid w:val="0057600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76003"/>
    <w:pPr>
      <w:spacing w:after="60"/>
      <w:ind w:left="1417" w:hanging="850"/>
    </w:pPr>
    <w:rPr>
      <w:rFonts w:ascii="Arial" w:hAnsi="Arial" w:cs="Arial"/>
      <w:szCs w:val="24"/>
    </w:rPr>
  </w:style>
  <w:style w:type="paragraph" w:styleId="TOC3">
    <w:name w:val="toc 3"/>
    <w:basedOn w:val="Normal"/>
    <w:next w:val="Normal"/>
    <w:autoRedefine/>
    <w:rsid w:val="00576003"/>
    <w:pPr>
      <w:spacing w:after="100"/>
      <w:ind w:left="400"/>
    </w:pPr>
  </w:style>
  <w:style w:type="paragraph" w:styleId="TOC4">
    <w:name w:val="toc 4"/>
    <w:basedOn w:val="Normal"/>
    <w:next w:val="Normal"/>
    <w:autoRedefine/>
    <w:rsid w:val="00576003"/>
    <w:pPr>
      <w:spacing w:after="100"/>
      <w:ind w:left="600"/>
    </w:pPr>
  </w:style>
  <w:style w:type="paragraph" w:styleId="TOC5">
    <w:name w:val="toc 5"/>
    <w:basedOn w:val="Normal"/>
    <w:next w:val="Normal"/>
    <w:autoRedefine/>
    <w:rsid w:val="00576003"/>
    <w:pPr>
      <w:spacing w:after="100"/>
      <w:ind w:left="800"/>
    </w:pPr>
  </w:style>
  <w:style w:type="paragraph" w:styleId="TOC6">
    <w:name w:val="toc 6"/>
    <w:basedOn w:val="Normal"/>
    <w:next w:val="Normal"/>
    <w:autoRedefine/>
    <w:rsid w:val="00576003"/>
    <w:pPr>
      <w:spacing w:after="100"/>
      <w:ind w:left="1000"/>
    </w:pPr>
  </w:style>
  <w:style w:type="paragraph" w:styleId="TOC7">
    <w:name w:val="toc 7"/>
    <w:basedOn w:val="Normal"/>
    <w:next w:val="Normal"/>
    <w:autoRedefine/>
    <w:rsid w:val="00576003"/>
    <w:pPr>
      <w:spacing w:after="100"/>
      <w:ind w:left="1200"/>
    </w:pPr>
  </w:style>
  <w:style w:type="paragraph" w:styleId="TOC8">
    <w:name w:val="toc 8"/>
    <w:basedOn w:val="Normal"/>
    <w:next w:val="Normal"/>
    <w:autoRedefine/>
    <w:rsid w:val="00576003"/>
    <w:pPr>
      <w:spacing w:after="100"/>
      <w:ind w:left="1400"/>
    </w:pPr>
  </w:style>
  <w:style w:type="paragraph" w:styleId="TOC9">
    <w:name w:val="toc 9"/>
    <w:basedOn w:val="Normal"/>
    <w:next w:val="Normal"/>
    <w:autoRedefine/>
    <w:rsid w:val="00576003"/>
    <w:pPr>
      <w:spacing w:after="100"/>
      <w:ind w:left="1600"/>
    </w:p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table" w:styleId="TableGrid">
    <w:name w:val="Table Grid"/>
    <w:basedOn w:val="TableNormal"/>
    <w:rsid w:val="002E59E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E59E1"/>
  </w:style>
  <w:style w:type="paragraph" w:customStyle="1" w:styleId="Style1">
    <w:name w:val="Style1"/>
    <w:basedOn w:val="Heading4"/>
    <w:rsid w:val="002E59E1"/>
    <w:rPr>
      <w:b w:val="0"/>
    </w:rPr>
  </w:style>
  <w:style w:type="paragraph" w:styleId="EndnoteText">
    <w:name w:val="endnote text"/>
    <w:basedOn w:val="Normal"/>
    <w:semiHidden/>
    <w:rsid w:val="002E59E1"/>
    <w:rPr>
      <w:szCs w:val="20"/>
    </w:rPr>
  </w:style>
  <w:style w:type="paragraph" w:styleId="Header">
    <w:name w:val="header"/>
    <w:basedOn w:val="Normal"/>
    <w:rsid w:val="00D1680F"/>
    <w:pPr>
      <w:tabs>
        <w:tab w:val="center" w:pos="4153"/>
        <w:tab w:val="right" w:pos="8306"/>
      </w:tabs>
    </w:pPr>
  </w:style>
  <w:style w:type="paragraph" w:styleId="Footer">
    <w:name w:val="footer"/>
    <w:basedOn w:val="Normal"/>
    <w:rsid w:val="00D1680F"/>
    <w:pPr>
      <w:tabs>
        <w:tab w:val="center" w:pos="4153"/>
        <w:tab w:val="right" w:pos="8306"/>
      </w:tabs>
    </w:pPr>
  </w:style>
  <w:style w:type="paragraph" w:styleId="BalloonText">
    <w:name w:val="Balloon Text"/>
    <w:basedOn w:val="Normal"/>
    <w:autoRedefine/>
    <w:rsid w:val="005E0C7B"/>
    <w:rPr>
      <w:rFonts w:ascii="Times New Roman" w:hAnsi="Times New Roman"/>
      <w:sz w:val="24"/>
      <w:szCs w:val="20"/>
    </w:rPr>
  </w:style>
  <w:style w:type="paragraph" w:customStyle="1" w:styleId="COTCOCLV2-ASDEFCON">
    <w:name w:val="COT/COC LV2 - ASDEFCON"/>
    <w:basedOn w:val="ASDEFCONNormal"/>
    <w:next w:val="COTCOCLV3-ASDEFCON"/>
    <w:rsid w:val="00576003"/>
    <w:pPr>
      <w:keepNext/>
      <w:keepLines/>
      <w:numPr>
        <w:ilvl w:val="1"/>
        <w:numId w:val="17"/>
      </w:numPr>
      <w:pBdr>
        <w:bottom w:val="single" w:sz="4" w:space="1" w:color="auto"/>
      </w:pBdr>
    </w:pPr>
    <w:rPr>
      <w:b/>
    </w:rPr>
  </w:style>
  <w:style w:type="paragraph" w:customStyle="1" w:styleId="ASDEFCONNormal">
    <w:name w:val="ASDEFCON Normal"/>
    <w:link w:val="ASDEFCONNormalChar"/>
    <w:rsid w:val="00576003"/>
    <w:pPr>
      <w:spacing w:after="120"/>
      <w:jc w:val="both"/>
    </w:pPr>
    <w:rPr>
      <w:rFonts w:ascii="Arial" w:hAnsi="Arial"/>
      <w:color w:val="000000"/>
      <w:szCs w:val="40"/>
    </w:rPr>
  </w:style>
  <w:style w:type="character" w:customStyle="1" w:styleId="ASDEFCONNormalChar">
    <w:name w:val="ASDEFCON Normal Char"/>
    <w:link w:val="ASDEFCONNormal"/>
    <w:rsid w:val="00576003"/>
    <w:rPr>
      <w:rFonts w:ascii="Arial" w:hAnsi="Arial"/>
      <w:color w:val="000000"/>
      <w:szCs w:val="40"/>
    </w:rPr>
  </w:style>
  <w:style w:type="paragraph" w:customStyle="1" w:styleId="COTCOCLV3-ASDEFCON">
    <w:name w:val="COT/COC LV3 - ASDEFCON"/>
    <w:basedOn w:val="ASDEFCONNormal"/>
    <w:rsid w:val="00576003"/>
    <w:pPr>
      <w:numPr>
        <w:ilvl w:val="2"/>
        <w:numId w:val="17"/>
      </w:numPr>
    </w:pPr>
  </w:style>
  <w:style w:type="paragraph" w:customStyle="1" w:styleId="COTCOCLV1-ASDEFCON">
    <w:name w:val="COT/COC LV1 - ASDEFCON"/>
    <w:basedOn w:val="ASDEFCONNormal"/>
    <w:next w:val="COTCOCLV2-ASDEFCON"/>
    <w:rsid w:val="00576003"/>
    <w:pPr>
      <w:keepNext/>
      <w:keepLines/>
      <w:numPr>
        <w:numId w:val="17"/>
      </w:numPr>
      <w:spacing w:before="240"/>
    </w:pPr>
    <w:rPr>
      <w:b/>
      <w:caps/>
    </w:rPr>
  </w:style>
  <w:style w:type="paragraph" w:customStyle="1" w:styleId="COTCOCLV4-ASDEFCON">
    <w:name w:val="COT/COC LV4 - ASDEFCON"/>
    <w:basedOn w:val="ASDEFCONNormal"/>
    <w:rsid w:val="00576003"/>
    <w:pPr>
      <w:numPr>
        <w:ilvl w:val="3"/>
        <w:numId w:val="17"/>
      </w:numPr>
    </w:pPr>
  </w:style>
  <w:style w:type="paragraph" w:customStyle="1" w:styleId="COTCOCLV5-ASDEFCON">
    <w:name w:val="COT/COC LV5 - ASDEFCON"/>
    <w:basedOn w:val="ASDEFCONNormal"/>
    <w:rsid w:val="00576003"/>
    <w:pPr>
      <w:numPr>
        <w:ilvl w:val="4"/>
        <w:numId w:val="17"/>
      </w:numPr>
    </w:pPr>
  </w:style>
  <w:style w:type="paragraph" w:customStyle="1" w:styleId="COTCOCLV6-ASDEFCON">
    <w:name w:val="COT/COC LV6 - ASDEFCON"/>
    <w:basedOn w:val="ASDEFCONNormal"/>
    <w:rsid w:val="00576003"/>
    <w:pPr>
      <w:keepLines/>
      <w:numPr>
        <w:ilvl w:val="5"/>
        <w:numId w:val="17"/>
      </w:numPr>
    </w:pPr>
  </w:style>
  <w:style w:type="paragraph" w:customStyle="1" w:styleId="ASDEFCONOption">
    <w:name w:val="ASDEFCON Option"/>
    <w:basedOn w:val="ASDEFCONNormal"/>
    <w:rsid w:val="00576003"/>
    <w:pPr>
      <w:keepNext/>
      <w:spacing w:before="60"/>
    </w:pPr>
    <w:rPr>
      <w:b/>
      <w:i/>
      <w:szCs w:val="24"/>
    </w:rPr>
  </w:style>
  <w:style w:type="paragraph" w:customStyle="1" w:styleId="NoteToDrafters-ASDEFCON">
    <w:name w:val="Note To Drafters - ASDEFCON"/>
    <w:basedOn w:val="ASDEFCONNormal"/>
    <w:rsid w:val="00576003"/>
    <w:pPr>
      <w:keepNext/>
      <w:shd w:val="clear" w:color="auto" w:fill="000000"/>
    </w:pPr>
    <w:rPr>
      <w:b/>
      <w:i/>
      <w:color w:val="FFFFFF"/>
    </w:rPr>
  </w:style>
  <w:style w:type="paragraph" w:customStyle="1" w:styleId="NoteToTenderers-ASDEFCON">
    <w:name w:val="Note To Tenderers - ASDEFCON"/>
    <w:basedOn w:val="ASDEFCONNormal"/>
    <w:rsid w:val="00576003"/>
    <w:pPr>
      <w:keepNext/>
      <w:shd w:val="pct15" w:color="auto" w:fill="auto"/>
    </w:pPr>
    <w:rPr>
      <w:b/>
      <w:i/>
    </w:rPr>
  </w:style>
  <w:style w:type="paragraph" w:customStyle="1" w:styleId="ASDEFCONTitle">
    <w:name w:val="ASDEFCON Title"/>
    <w:basedOn w:val="ASDEFCONNormal"/>
    <w:rsid w:val="00576003"/>
    <w:pPr>
      <w:keepLines/>
      <w:spacing w:before="240"/>
      <w:jc w:val="center"/>
    </w:pPr>
    <w:rPr>
      <w:b/>
      <w:caps/>
    </w:rPr>
  </w:style>
  <w:style w:type="paragraph" w:customStyle="1" w:styleId="ATTANNLV1-ASDEFCON">
    <w:name w:val="ATT/ANN LV1 - ASDEFCON"/>
    <w:basedOn w:val="ASDEFCONNormal"/>
    <w:next w:val="ATTANNLV2-ASDEFCON"/>
    <w:rsid w:val="00576003"/>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76003"/>
    <w:pPr>
      <w:numPr>
        <w:ilvl w:val="1"/>
        <w:numId w:val="37"/>
      </w:numPr>
    </w:pPr>
    <w:rPr>
      <w:szCs w:val="24"/>
    </w:rPr>
  </w:style>
  <w:style w:type="character" w:customStyle="1" w:styleId="ATTANNLV2-ASDEFCONChar">
    <w:name w:val="ATT/ANN LV2 - ASDEFCON Char"/>
    <w:link w:val="ATTANNLV2-ASDEFCON"/>
    <w:rsid w:val="00576003"/>
    <w:rPr>
      <w:rFonts w:ascii="Arial" w:hAnsi="Arial"/>
      <w:color w:val="000000"/>
      <w:szCs w:val="24"/>
    </w:rPr>
  </w:style>
  <w:style w:type="paragraph" w:customStyle="1" w:styleId="ATTANNLV3-ASDEFCON">
    <w:name w:val="ATT/ANN LV3 - ASDEFCON"/>
    <w:basedOn w:val="ASDEFCONNormal"/>
    <w:rsid w:val="00576003"/>
    <w:pPr>
      <w:numPr>
        <w:ilvl w:val="2"/>
        <w:numId w:val="37"/>
      </w:numPr>
    </w:pPr>
    <w:rPr>
      <w:szCs w:val="24"/>
    </w:rPr>
  </w:style>
  <w:style w:type="paragraph" w:customStyle="1" w:styleId="ATTANNLV4-ASDEFCON">
    <w:name w:val="ATT/ANN LV4 - ASDEFCON"/>
    <w:basedOn w:val="ASDEFCONNormal"/>
    <w:rsid w:val="00576003"/>
    <w:pPr>
      <w:numPr>
        <w:ilvl w:val="3"/>
        <w:numId w:val="37"/>
      </w:numPr>
    </w:pPr>
    <w:rPr>
      <w:szCs w:val="24"/>
    </w:rPr>
  </w:style>
  <w:style w:type="paragraph" w:customStyle="1" w:styleId="ASDEFCONCoverTitle">
    <w:name w:val="ASDEFCON Cover Title"/>
    <w:rsid w:val="00576003"/>
    <w:pPr>
      <w:jc w:val="center"/>
    </w:pPr>
    <w:rPr>
      <w:rFonts w:ascii="Georgia" w:hAnsi="Georgia"/>
      <w:b/>
      <w:color w:val="000000"/>
      <w:sz w:val="100"/>
      <w:szCs w:val="24"/>
    </w:rPr>
  </w:style>
  <w:style w:type="paragraph" w:customStyle="1" w:styleId="ASDEFCONHeaderFooterLeft">
    <w:name w:val="ASDEFCON Header/Footer Left"/>
    <w:basedOn w:val="ASDEFCONNormal"/>
    <w:rsid w:val="00576003"/>
    <w:pPr>
      <w:spacing w:after="0"/>
      <w:jc w:val="left"/>
    </w:pPr>
    <w:rPr>
      <w:sz w:val="16"/>
      <w:szCs w:val="24"/>
    </w:rPr>
  </w:style>
  <w:style w:type="paragraph" w:customStyle="1" w:styleId="ASDEFCONCoverPageIncorp">
    <w:name w:val="ASDEFCON Cover Page Incorp"/>
    <w:rsid w:val="0057600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76003"/>
    <w:rPr>
      <w:b/>
      <w:i/>
    </w:rPr>
  </w:style>
  <w:style w:type="paragraph" w:customStyle="1" w:styleId="COTCOCLV2NONUM-ASDEFCON">
    <w:name w:val="COT/COC LV2 NONUM - ASDEFCON"/>
    <w:basedOn w:val="COTCOCLV2-ASDEFCON"/>
    <w:next w:val="COTCOCLV3-ASDEFCON"/>
    <w:rsid w:val="0057600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76003"/>
    <w:pPr>
      <w:keepNext w:val="0"/>
      <w:numPr>
        <w:numId w:val="0"/>
      </w:numPr>
      <w:ind w:left="851"/>
    </w:pPr>
    <w:rPr>
      <w:bCs/>
      <w:szCs w:val="20"/>
    </w:rPr>
  </w:style>
  <w:style w:type="paragraph" w:customStyle="1" w:styleId="COTCOCLV3NONUM-ASDEFCON">
    <w:name w:val="COT/COC LV3 NONUM - ASDEFCON"/>
    <w:basedOn w:val="COTCOCLV3-ASDEFCON"/>
    <w:next w:val="COTCOCLV3-ASDEFCON"/>
    <w:rsid w:val="00576003"/>
    <w:pPr>
      <w:numPr>
        <w:ilvl w:val="0"/>
        <w:numId w:val="0"/>
      </w:numPr>
      <w:ind w:left="851"/>
    </w:pPr>
    <w:rPr>
      <w:szCs w:val="20"/>
    </w:rPr>
  </w:style>
  <w:style w:type="paragraph" w:customStyle="1" w:styleId="COTCOCLV4NONUM-ASDEFCON">
    <w:name w:val="COT/COC LV4 NONUM - ASDEFCON"/>
    <w:basedOn w:val="COTCOCLV4-ASDEFCON"/>
    <w:next w:val="COTCOCLV4-ASDEFCON"/>
    <w:rsid w:val="00576003"/>
    <w:pPr>
      <w:numPr>
        <w:ilvl w:val="0"/>
        <w:numId w:val="0"/>
      </w:numPr>
      <w:ind w:left="1418"/>
    </w:pPr>
    <w:rPr>
      <w:szCs w:val="20"/>
    </w:rPr>
  </w:style>
  <w:style w:type="paragraph" w:customStyle="1" w:styleId="COTCOCLV5NONUM-ASDEFCON">
    <w:name w:val="COT/COC LV5 NONUM - ASDEFCON"/>
    <w:basedOn w:val="COTCOCLV5-ASDEFCON"/>
    <w:next w:val="COTCOCLV5-ASDEFCON"/>
    <w:rsid w:val="00576003"/>
    <w:pPr>
      <w:numPr>
        <w:ilvl w:val="0"/>
        <w:numId w:val="0"/>
      </w:numPr>
      <w:ind w:left="1985"/>
    </w:pPr>
    <w:rPr>
      <w:szCs w:val="20"/>
    </w:rPr>
  </w:style>
  <w:style w:type="paragraph" w:customStyle="1" w:styleId="COTCOCLV6NONUM-ASDEFCON">
    <w:name w:val="COT/COC LV6 NONUM - ASDEFCON"/>
    <w:basedOn w:val="COTCOCLV6-ASDEFCON"/>
    <w:next w:val="COTCOCLV6-ASDEFCON"/>
    <w:rsid w:val="00576003"/>
    <w:pPr>
      <w:numPr>
        <w:ilvl w:val="0"/>
        <w:numId w:val="0"/>
      </w:numPr>
      <w:ind w:left="2552"/>
    </w:pPr>
    <w:rPr>
      <w:szCs w:val="20"/>
    </w:rPr>
  </w:style>
  <w:style w:type="paragraph" w:customStyle="1" w:styleId="ATTANNLV1NONUM-ASDEFCON">
    <w:name w:val="ATT/ANN LV1 NONUM - ASDEFCON"/>
    <w:basedOn w:val="ATTANNLV1-ASDEFCON"/>
    <w:next w:val="ATTANNLV2-ASDEFCON"/>
    <w:rsid w:val="00576003"/>
    <w:pPr>
      <w:numPr>
        <w:numId w:val="0"/>
      </w:numPr>
      <w:ind w:left="851"/>
    </w:pPr>
    <w:rPr>
      <w:bCs/>
      <w:szCs w:val="20"/>
    </w:rPr>
  </w:style>
  <w:style w:type="paragraph" w:customStyle="1" w:styleId="ATTANNLV2NONUM-ASDEFCON">
    <w:name w:val="ATT/ANN LV2 NONUM - ASDEFCON"/>
    <w:basedOn w:val="ATTANNLV2-ASDEFCON"/>
    <w:next w:val="ATTANNLV2-ASDEFCON"/>
    <w:rsid w:val="00576003"/>
    <w:pPr>
      <w:numPr>
        <w:ilvl w:val="0"/>
        <w:numId w:val="0"/>
      </w:numPr>
      <w:ind w:left="851"/>
    </w:pPr>
    <w:rPr>
      <w:szCs w:val="20"/>
    </w:rPr>
  </w:style>
  <w:style w:type="paragraph" w:customStyle="1" w:styleId="ATTANNLV3NONUM-ASDEFCON">
    <w:name w:val="ATT/ANN LV3 NONUM - ASDEFCON"/>
    <w:basedOn w:val="ATTANNLV3-ASDEFCON"/>
    <w:next w:val="ATTANNLV3-ASDEFCON"/>
    <w:rsid w:val="00576003"/>
    <w:pPr>
      <w:numPr>
        <w:ilvl w:val="0"/>
        <w:numId w:val="0"/>
      </w:numPr>
      <w:ind w:left="1418"/>
    </w:pPr>
    <w:rPr>
      <w:szCs w:val="20"/>
    </w:rPr>
  </w:style>
  <w:style w:type="paragraph" w:customStyle="1" w:styleId="ATTANNLV4NONUM-ASDEFCON">
    <w:name w:val="ATT/ANN LV4 NONUM - ASDEFCON"/>
    <w:basedOn w:val="ATTANNLV4-ASDEFCON"/>
    <w:next w:val="ATTANNLV4-ASDEFCON"/>
    <w:rsid w:val="00576003"/>
    <w:pPr>
      <w:numPr>
        <w:ilvl w:val="0"/>
        <w:numId w:val="0"/>
      </w:numPr>
      <w:ind w:left="1985"/>
    </w:pPr>
    <w:rPr>
      <w:szCs w:val="20"/>
    </w:rPr>
  </w:style>
  <w:style w:type="paragraph" w:customStyle="1" w:styleId="NoteToDraftersBullets-ASDEFCON">
    <w:name w:val="Note To Drafters Bullets - ASDEFCON"/>
    <w:basedOn w:val="NoteToDrafters-ASDEFCON"/>
    <w:rsid w:val="00576003"/>
    <w:pPr>
      <w:numPr>
        <w:numId w:val="19"/>
      </w:numPr>
    </w:pPr>
    <w:rPr>
      <w:bCs/>
      <w:iCs/>
      <w:szCs w:val="20"/>
    </w:rPr>
  </w:style>
  <w:style w:type="paragraph" w:customStyle="1" w:styleId="NoteToDraftersList-ASDEFCON">
    <w:name w:val="Note To Drafters List - ASDEFCON"/>
    <w:basedOn w:val="NoteToDrafters-ASDEFCON"/>
    <w:rsid w:val="00576003"/>
    <w:pPr>
      <w:numPr>
        <w:numId w:val="20"/>
      </w:numPr>
    </w:pPr>
    <w:rPr>
      <w:bCs/>
      <w:iCs/>
      <w:szCs w:val="20"/>
    </w:rPr>
  </w:style>
  <w:style w:type="paragraph" w:customStyle="1" w:styleId="NoteToTenderersBullets-ASDEFCON">
    <w:name w:val="Note To Tenderers Bullets - ASDEFCON"/>
    <w:basedOn w:val="NoteToTenderers-ASDEFCON"/>
    <w:rsid w:val="00576003"/>
    <w:pPr>
      <w:numPr>
        <w:numId w:val="21"/>
      </w:numPr>
    </w:pPr>
    <w:rPr>
      <w:bCs/>
      <w:iCs/>
      <w:szCs w:val="20"/>
    </w:rPr>
  </w:style>
  <w:style w:type="paragraph" w:customStyle="1" w:styleId="NoteToTenderersList-ASDEFCON">
    <w:name w:val="Note To Tenderers List - ASDEFCON"/>
    <w:basedOn w:val="NoteToTenderers-ASDEFCON"/>
    <w:rsid w:val="00576003"/>
    <w:pPr>
      <w:numPr>
        <w:numId w:val="22"/>
      </w:numPr>
    </w:pPr>
    <w:rPr>
      <w:bCs/>
      <w:iCs/>
      <w:szCs w:val="20"/>
    </w:rPr>
  </w:style>
  <w:style w:type="paragraph" w:customStyle="1" w:styleId="SOWHL1-ASDEFCON">
    <w:name w:val="SOW HL1 - ASDEFCON"/>
    <w:basedOn w:val="ASDEFCONNormal"/>
    <w:next w:val="SOWHL2-ASDEFCON"/>
    <w:qFormat/>
    <w:rsid w:val="00576003"/>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76003"/>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76003"/>
    <w:pPr>
      <w:keepNext/>
      <w:numPr>
        <w:ilvl w:val="2"/>
        <w:numId w:val="7"/>
      </w:numPr>
    </w:pPr>
    <w:rPr>
      <w:rFonts w:eastAsia="Calibri"/>
      <w:b/>
      <w:szCs w:val="22"/>
      <w:lang w:eastAsia="en-US"/>
    </w:rPr>
  </w:style>
  <w:style w:type="paragraph" w:customStyle="1" w:styleId="SOWHL4-ASDEFCON">
    <w:name w:val="SOW HL4 - ASDEFCON"/>
    <w:basedOn w:val="ASDEFCONNormal"/>
    <w:qFormat/>
    <w:rsid w:val="00576003"/>
    <w:pPr>
      <w:keepNext/>
      <w:numPr>
        <w:ilvl w:val="3"/>
        <w:numId w:val="7"/>
      </w:numPr>
    </w:pPr>
    <w:rPr>
      <w:rFonts w:eastAsia="Calibri"/>
      <w:b/>
      <w:szCs w:val="22"/>
      <w:lang w:eastAsia="en-US"/>
    </w:rPr>
  </w:style>
  <w:style w:type="paragraph" w:customStyle="1" w:styleId="SOWHL5-ASDEFCON">
    <w:name w:val="SOW HL5 - ASDEFCON"/>
    <w:basedOn w:val="ASDEFCONNormal"/>
    <w:qFormat/>
    <w:rsid w:val="00576003"/>
    <w:pPr>
      <w:keepNext/>
      <w:numPr>
        <w:ilvl w:val="4"/>
        <w:numId w:val="7"/>
      </w:numPr>
    </w:pPr>
    <w:rPr>
      <w:rFonts w:eastAsia="Calibri"/>
      <w:b/>
      <w:szCs w:val="22"/>
      <w:lang w:eastAsia="en-US"/>
    </w:rPr>
  </w:style>
  <w:style w:type="paragraph" w:customStyle="1" w:styleId="SOWSubL1-ASDEFCON">
    <w:name w:val="SOW SubL1 - ASDEFCON"/>
    <w:basedOn w:val="ASDEFCONNormal"/>
    <w:qFormat/>
    <w:rsid w:val="00576003"/>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57600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76003"/>
    <w:pPr>
      <w:numPr>
        <w:ilvl w:val="0"/>
        <w:numId w:val="0"/>
      </w:numPr>
      <w:ind w:left="1134"/>
    </w:pPr>
    <w:rPr>
      <w:rFonts w:eastAsia="Times New Roman"/>
      <w:bCs/>
      <w:szCs w:val="20"/>
    </w:rPr>
  </w:style>
  <w:style w:type="paragraph" w:customStyle="1" w:styleId="SOWTL2-ASDEFCON">
    <w:name w:val="SOW TL2 - ASDEFCON"/>
    <w:basedOn w:val="SOWHL2-ASDEFCON"/>
    <w:rsid w:val="00576003"/>
    <w:pPr>
      <w:keepNext w:val="0"/>
      <w:pBdr>
        <w:bottom w:val="none" w:sz="0" w:space="0" w:color="auto"/>
      </w:pBdr>
    </w:pPr>
    <w:rPr>
      <w:b w:val="0"/>
    </w:rPr>
  </w:style>
  <w:style w:type="paragraph" w:customStyle="1" w:styleId="SOWTL3NONUM-ASDEFCON">
    <w:name w:val="SOW TL3 NONUM - ASDEFCON"/>
    <w:basedOn w:val="SOWTL3-ASDEFCON"/>
    <w:next w:val="SOWTL3-ASDEFCON"/>
    <w:rsid w:val="00576003"/>
    <w:pPr>
      <w:numPr>
        <w:ilvl w:val="0"/>
        <w:numId w:val="0"/>
      </w:numPr>
      <w:ind w:left="1134"/>
    </w:pPr>
    <w:rPr>
      <w:rFonts w:eastAsia="Times New Roman"/>
      <w:bCs/>
      <w:szCs w:val="20"/>
    </w:rPr>
  </w:style>
  <w:style w:type="paragraph" w:customStyle="1" w:styleId="SOWTL3-ASDEFCON">
    <w:name w:val="SOW TL3 - ASDEFCON"/>
    <w:basedOn w:val="SOWHL3-ASDEFCON"/>
    <w:rsid w:val="00576003"/>
    <w:pPr>
      <w:keepNext w:val="0"/>
    </w:pPr>
    <w:rPr>
      <w:b w:val="0"/>
    </w:rPr>
  </w:style>
  <w:style w:type="paragraph" w:customStyle="1" w:styleId="SOWTL4NONUM-ASDEFCON">
    <w:name w:val="SOW TL4 NONUM - ASDEFCON"/>
    <w:basedOn w:val="SOWTL4-ASDEFCON"/>
    <w:next w:val="SOWTL4-ASDEFCON"/>
    <w:rsid w:val="00576003"/>
    <w:pPr>
      <w:numPr>
        <w:ilvl w:val="0"/>
        <w:numId w:val="0"/>
      </w:numPr>
      <w:ind w:left="1134"/>
    </w:pPr>
    <w:rPr>
      <w:rFonts w:eastAsia="Times New Roman"/>
      <w:bCs/>
      <w:szCs w:val="20"/>
    </w:rPr>
  </w:style>
  <w:style w:type="paragraph" w:customStyle="1" w:styleId="SOWTL4-ASDEFCON">
    <w:name w:val="SOW TL4 - ASDEFCON"/>
    <w:basedOn w:val="SOWHL4-ASDEFCON"/>
    <w:rsid w:val="00576003"/>
    <w:pPr>
      <w:keepNext w:val="0"/>
    </w:pPr>
    <w:rPr>
      <w:b w:val="0"/>
    </w:rPr>
  </w:style>
  <w:style w:type="paragraph" w:customStyle="1" w:styleId="SOWTL5NONUM-ASDEFCON">
    <w:name w:val="SOW TL5 NONUM - ASDEFCON"/>
    <w:basedOn w:val="SOWHL5-ASDEFCON"/>
    <w:next w:val="SOWTL5-ASDEFCON"/>
    <w:rsid w:val="00576003"/>
    <w:pPr>
      <w:keepNext w:val="0"/>
      <w:numPr>
        <w:ilvl w:val="0"/>
        <w:numId w:val="0"/>
      </w:numPr>
      <w:ind w:left="1134"/>
    </w:pPr>
    <w:rPr>
      <w:b w:val="0"/>
    </w:rPr>
  </w:style>
  <w:style w:type="paragraph" w:customStyle="1" w:styleId="SOWTL5-ASDEFCON">
    <w:name w:val="SOW TL5 - ASDEFCON"/>
    <w:basedOn w:val="SOWHL5-ASDEFCON"/>
    <w:rsid w:val="00576003"/>
    <w:pPr>
      <w:keepNext w:val="0"/>
    </w:pPr>
    <w:rPr>
      <w:b w:val="0"/>
    </w:rPr>
  </w:style>
  <w:style w:type="paragraph" w:customStyle="1" w:styleId="SOWSubL2-ASDEFCON">
    <w:name w:val="SOW SubL2 - ASDEFCON"/>
    <w:basedOn w:val="ASDEFCONNormal"/>
    <w:qFormat/>
    <w:rsid w:val="00576003"/>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576003"/>
    <w:pPr>
      <w:numPr>
        <w:numId w:val="0"/>
      </w:numPr>
      <w:ind w:left="1701"/>
    </w:pPr>
  </w:style>
  <w:style w:type="paragraph" w:customStyle="1" w:styleId="SOWSubL2NONUM-ASDEFCON">
    <w:name w:val="SOW SubL2 NONUM - ASDEFCON"/>
    <w:basedOn w:val="SOWSubL2-ASDEFCON"/>
    <w:next w:val="SOWSubL2-ASDEFCON"/>
    <w:qFormat/>
    <w:rsid w:val="00576003"/>
    <w:pPr>
      <w:numPr>
        <w:ilvl w:val="0"/>
        <w:numId w:val="0"/>
      </w:numPr>
      <w:ind w:left="2268"/>
    </w:pPr>
  </w:style>
  <w:style w:type="paragraph" w:styleId="FootnoteText">
    <w:name w:val="footnote text"/>
    <w:aliases w:val="Car"/>
    <w:basedOn w:val="Normal"/>
    <w:link w:val="FootnoteTextChar"/>
    <w:semiHidden/>
    <w:rsid w:val="00576003"/>
    <w:rPr>
      <w:szCs w:val="20"/>
    </w:rPr>
  </w:style>
  <w:style w:type="paragraph" w:customStyle="1" w:styleId="ASDEFCONTextBlock">
    <w:name w:val="ASDEFCON TextBlock"/>
    <w:basedOn w:val="ASDEFCONNormal"/>
    <w:qFormat/>
    <w:rsid w:val="0057600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76003"/>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76003"/>
    <w:pPr>
      <w:keepNext/>
      <w:spacing w:before="240"/>
    </w:pPr>
    <w:rPr>
      <w:rFonts w:ascii="Arial Bold" w:hAnsi="Arial Bold"/>
      <w:b/>
      <w:bCs/>
      <w:caps/>
      <w:szCs w:val="20"/>
    </w:rPr>
  </w:style>
  <w:style w:type="paragraph" w:customStyle="1" w:styleId="Table8ptHeading-ASDEFCON">
    <w:name w:val="Table 8pt Heading - ASDEFCON"/>
    <w:basedOn w:val="ASDEFCONNormal"/>
    <w:rsid w:val="0057600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76003"/>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76003"/>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76003"/>
    <w:rPr>
      <w:rFonts w:ascii="Arial" w:eastAsia="Calibri" w:hAnsi="Arial"/>
      <w:color w:val="000000"/>
      <w:szCs w:val="22"/>
      <w:lang w:eastAsia="en-US"/>
    </w:rPr>
  </w:style>
  <w:style w:type="paragraph" w:customStyle="1" w:styleId="Table8ptSub1-ASDEFCON">
    <w:name w:val="Table 8pt Sub1 - ASDEFCON"/>
    <w:basedOn w:val="Table8ptText-ASDEFCON"/>
    <w:rsid w:val="00576003"/>
    <w:pPr>
      <w:numPr>
        <w:ilvl w:val="1"/>
      </w:numPr>
    </w:pPr>
  </w:style>
  <w:style w:type="paragraph" w:customStyle="1" w:styleId="Table8ptSub2-ASDEFCON">
    <w:name w:val="Table 8pt Sub2 - ASDEFCON"/>
    <w:basedOn w:val="Table8ptText-ASDEFCON"/>
    <w:rsid w:val="00576003"/>
    <w:pPr>
      <w:numPr>
        <w:ilvl w:val="2"/>
      </w:numPr>
    </w:pPr>
  </w:style>
  <w:style w:type="paragraph" w:customStyle="1" w:styleId="Table10ptHeading-ASDEFCON">
    <w:name w:val="Table 10pt Heading - ASDEFCON"/>
    <w:basedOn w:val="ASDEFCONNormal"/>
    <w:rsid w:val="00576003"/>
    <w:pPr>
      <w:keepNext/>
      <w:spacing w:before="60" w:after="60"/>
      <w:jc w:val="center"/>
    </w:pPr>
    <w:rPr>
      <w:b/>
    </w:rPr>
  </w:style>
  <w:style w:type="paragraph" w:customStyle="1" w:styleId="Table8ptBP1-ASDEFCON">
    <w:name w:val="Table 8pt BP1 - ASDEFCON"/>
    <w:basedOn w:val="Table8ptText-ASDEFCON"/>
    <w:rsid w:val="00576003"/>
    <w:pPr>
      <w:numPr>
        <w:numId w:val="25"/>
      </w:numPr>
    </w:pPr>
  </w:style>
  <w:style w:type="paragraph" w:customStyle="1" w:styleId="Table8ptBP2-ASDEFCON">
    <w:name w:val="Table 8pt BP2 - ASDEFCON"/>
    <w:basedOn w:val="Table8ptText-ASDEFCON"/>
    <w:rsid w:val="00576003"/>
    <w:pPr>
      <w:numPr>
        <w:ilvl w:val="1"/>
        <w:numId w:val="25"/>
      </w:numPr>
      <w:tabs>
        <w:tab w:val="clear" w:pos="284"/>
      </w:tabs>
    </w:pPr>
    <w:rPr>
      <w:iCs/>
    </w:rPr>
  </w:style>
  <w:style w:type="paragraph" w:customStyle="1" w:styleId="ASDEFCONBulletsLV1">
    <w:name w:val="ASDEFCON Bullets LV1"/>
    <w:basedOn w:val="ASDEFCONNormal"/>
    <w:rsid w:val="00576003"/>
    <w:pPr>
      <w:numPr>
        <w:numId w:val="27"/>
      </w:numPr>
    </w:pPr>
    <w:rPr>
      <w:rFonts w:eastAsia="Calibri"/>
      <w:szCs w:val="22"/>
      <w:lang w:eastAsia="en-US"/>
    </w:rPr>
  </w:style>
  <w:style w:type="paragraph" w:customStyle="1" w:styleId="Table10ptSub1-ASDEFCON">
    <w:name w:val="Table 10pt Sub1 - ASDEFCON"/>
    <w:basedOn w:val="Table10ptText-ASDEFCON"/>
    <w:rsid w:val="00576003"/>
    <w:pPr>
      <w:numPr>
        <w:ilvl w:val="1"/>
      </w:numPr>
      <w:jc w:val="both"/>
    </w:pPr>
  </w:style>
  <w:style w:type="paragraph" w:customStyle="1" w:styleId="Table10ptSub2-ASDEFCON">
    <w:name w:val="Table 10pt Sub2 - ASDEFCON"/>
    <w:basedOn w:val="Table10ptText-ASDEFCON"/>
    <w:rsid w:val="00576003"/>
    <w:pPr>
      <w:numPr>
        <w:ilvl w:val="2"/>
      </w:numPr>
      <w:jc w:val="both"/>
    </w:pPr>
  </w:style>
  <w:style w:type="paragraph" w:customStyle="1" w:styleId="ASDEFCONBulletsLV2">
    <w:name w:val="ASDEFCON Bullets LV2"/>
    <w:basedOn w:val="ASDEFCONNormal"/>
    <w:rsid w:val="00576003"/>
    <w:pPr>
      <w:numPr>
        <w:numId w:val="3"/>
      </w:numPr>
    </w:pPr>
  </w:style>
  <w:style w:type="paragraph" w:customStyle="1" w:styleId="Table10ptBP1-ASDEFCON">
    <w:name w:val="Table 10pt BP1 - ASDEFCON"/>
    <w:basedOn w:val="ASDEFCONNormal"/>
    <w:rsid w:val="00576003"/>
    <w:pPr>
      <w:numPr>
        <w:numId w:val="31"/>
      </w:numPr>
      <w:spacing w:before="60" w:after="60"/>
    </w:pPr>
  </w:style>
  <w:style w:type="paragraph" w:customStyle="1" w:styleId="Table10ptBP2-ASDEFCON">
    <w:name w:val="Table 10pt BP2 - ASDEFCON"/>
    <w:basedOn w:val="ASDEFCONNormal"/>
    <w:link w:val="Table10ptBP2-ASDEFCONCharChar"/>
    <w:rsid w:val="00576003"/>
    <w:pPr>
      <w:numPr>
        <w:ilvl w:val="1"/>
        <w:numId w:val="31"/>
      </w:numPr>
      <w:spacing w:before="60" w:after="60"/>
    </w:pPr>
  </w:style>
  <w:style w:type="character" w:customStyle="1" w:styleId="Table10ptBP2-ASDEFCONCharChar">
    <w:name w:val="Table 10pt BP2 - ASDEFCON Char Char"/>
    <w:link w:val="Table10ptBP2-ASDEFCON"/>
    <w:rsid w:val="00576003"/>
    <w:rPr>
      <w:rFonts w:ascii="Arial" w:hAnsi="Arial"/>
      <w:color w:val="000000"/>
      <w:szCs w:val="40"/>
    </w:rPr>
  </w:style>
  <w:style w:type="paragraph" w:customStyle="1" w:styleId="GuideMarginHead-ASDEFCON">
    <w:name w:val="Guide Margin Head - ASDEFCON"/>
    <w:basedOn w:val="ASDEFCONNormal"/>
    <w:rsid w:val="0057600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76003"/>
    <w:pPr>
      <w:ind w:left="1680"/>
    </w:pPr>
    <w:rPr>
      <w:lang w:eastAsia="en-US"/>
    </w:rPr>
  </w:style>
  <w:style w:type="paragraph" w:customStyle="1" w:styleId="GuideSublistLv1-ASDEFCON">
    <w:name w:val="Guide Sublist Lv1 - ASDEFCON"/>
    <w:basedOn w:val="ASDEFCONNormal"/>
    <w:qFormat/>
    <w:rsid w:val="00576003"/>
    <w:pPr>
      <w:numPr>
        <w:numId w:val="35"/>
      </w:numPr>
    </w:pPr>
    <w:rPr>
      <w:rFonts w:eastAsia="Calibri"/>
      <w:szCs w:val="22"/>
      <w:lang w:eastAsia="en-US"/>
    </w:rPr>
  </w:style>
  <w:style w:type="paragraph" w:customStyle="1" w:styleId="GuideBullets-ASDEFCON">
    <w:name w:val="Guide Bullets - ASDEFCON"/>
    <w:basedOn w:val="ASDEFCONNormal"/>
    <w:rsid w:val="00576003"/>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57600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76003"/>
    <w:pPr>
      <w:keepNext/>
      <w:spacing w:before="240"/>
    </w:pPr>
    <w:rPr>
      <w:rFonts w:eastAsia="Calibri"/>
      <w:b/>
      <w:caps/>
      <w:szCs w:val="20"/>
      <w:lang w:eastAsia="en-US"/>
    </w:rPr>
  </w:style>
  <w:style w:type="paragraph" w:customStyle="1" w:styleId="ASDEFCONSublist">
    <w:name w:val="ASDEFCON Sublist"/>
    <w:basedOn w:val="ASDEFCONNormal"/>
    <w:rsid w:val="00576003"/>
    <w:pPr>
      <w:numPr>
        <w:numId w:val="36"/>
      </w:numPr>
    </w:pPr>
    <w:rPr>
      <w:iCs/>
    </w:rPr>
  </w:style>
  <w:style w:type="paragraph" w:customStyle="1" w:styleId="ASDEFCONRecitals">
    <w:name w:val="ASDEFCON Recitals"/>
    <w:basedOn w:val="ASDEFCONNormal"/>
    <w:link w:val="ASDEFCONRecitalsCharChar"/>
    <w:rsid w:val="00576003"/>
    <w:pPr>
      <w:numPr>
        <w:numId w:val="28"/>
      </w:numPr>
    </w:pPr>
  </w:style>
  <w:style w:type="character" w:customStyle="1" w:styleId="ASDEFCONRecitalsCharChar">
    <w:name w:val="ASDEFCON Recitals Char Char"/>
    <w:link w:val="ASDEFCONRecitals"/>
    <w:rsid w:val="00576003"/>
    <w:rPr>
      <w:rFonts w:ascii="Arial" w:hAnsi="Arial"/>
      <w:color w:val="000000"/>
      <w:szCs w:val="40"/>
    </w:rPr>
  </w:style>
  <w:style w:type="paragraph" w:customStyle="1" w:styleId="NoteList-ASDEFCON">
    <w:name w:val="Note List - ASDEFCON"/>
    <w:basedOn w:val="ASDEFCONNormal"/>
    <w:rsid w:val="00576003"/>
    <w:pPr>
      <w:numPr>
        <w:numId w:val="29"/>
      </w:numPr>
    </w:pPr>
    <w:rPr>
      <w:b/>
      <w:bCs/>
      <w:i/>
    </w:rPr>
  </w:style>
  <w:style w:type="paragraph" w:customStyle="1" w:styleId="NoteBullets-ASDEFCON">
    <w:name w:val="Note Bullets - ASDEFCON"/>
    <w:basedOn w:val="ASDEFCONNormal"/>
    <w:rsid w:val="00576003"/>
    <w:pPr>
      <w:numPr>
        <w:numId w:val="30"/>
      </w:numPr>
    </w:pPr>
    <w:rPr>
      <w:b/>
      <w:i/>
    </w:rPr>
  </w:style>
  <w:style w:type="paragraph" w:styleId="Caption">
    <w:name w:val="caption"/>
    <w:basedOn w:val="Normal"/>
    <w:next w:val="Normal"/>
    <w:qFormat/>
    <w:rsid w:val="00576003"/>
    <w:rPr>
      <w:b/>
      <w:bCs/>
      <w:szCs w:val="20"/>
    </w:rPr>
  </w:style>
  <w:style w:type="paragraph" w:customStyle="1" w:styleId="ASDEFCONOperativePartListLV1">
    <w:name w:val="ASDEFCON Operative Part List LV1"/>
    <w:basedOn w:val="ASDEFCONNormal"/>
    <w:rsid w:val="00576003"/>
    <w:pPr>
      <w:numPr>
        <w:numId w:val="32"/>
      </w:numPr>
    </w:pPr>
    <w:rPr>
      <w:iCs/>
    </w:rPr>
  </w:style>
  <w:style w:type="paragraph" w:customStyle="1" w:styleId="ASDEFCONOperativePartListLV2">
    <w:name w:val="ASDEFCON Operative Part List LV2"/>
    <w:basedOn w:val="ASDEFCONOperativePartListLV1"/>
    <w:rsid w:val="00576003"/>
    <w:pPr>
      <w:numPr>
        <w:ilvl w:val="1"/>
      </w:numPr>
    </w:pPr>
  </w:style>
  <w:style w:type="paragraph" w:customStyle="1" w:styleId="ASDEFCONOptionSpace">
    <w:name w:val="ASDEFCON Option Space"/>
    <w:basedOn w:val="ASDEFCONNormal"/>
    <w:rsid w:val="00576003"/>
    <w:pPr>
      <w:spacing w:after="0"/>
    </w:pPr>
    <w:rPr>
      <w:bCs/>
      <w:color w:val="FFFFFF"/>
      <w:sz w:val="8"/>
    </w:rPr>
  </w:style>
  <w:style w:type="paragraph" w:customStyle="1" w:styleId="ATTANNReferencetoCOC">
    <w:name w:val="ATT/ANN Reference to COC"/>
    <w:basedOn w:val="ASDEFCONNormal"/>
    <w:rsid w:val="00576003"/>
    <w:pPr>
      <w:keepNext/>
      <w:jc w:val="right"/>
    </w:pPr>
    <w:rPr>
      <w:i/>
      <w:iCs/>
      <w:szCs w:val="20"/>
    </w:rPr>
  </w:style>
  <w:style w:type="paragraph" w:customStyle="1" w:styleId="ASDEFCONHeaderFooterCenter">
    <w:name w:val="ASDEFCON Header/Footer Center"/>
    <w:basedOn w:val="ASDEFCONHeaderFooterLeft"/>
    <w:rsid w:val="00576003"/>
    <w:pPr>
      <w:jc w:val="center"/>
    </w:pPr>
    <w:rPr>
      <w:szCs w:val="20"/>
    </w:rPr>
  </w:style>
  <w:style w:type="paragraph" w:customStyle="1" w:styleId="ASDEFCONHeaderFooterRight">
    <w:name w:val="ASDEFCON Header/Footer Right"/>
    <w:basedOn w:val="ASDEFCONHeaderFooterLeft"/>
    <w:rsid w:val="00576003"/>
    <w:pPr>
      <w:jc w:val="right"/>
    </w:pPr>
    <w:rPr>
      <w:szCs w:val="20"/>
    </w:rPr>
  </w:style>
  <w:style w:type="paragraph" w:customStyle="1" w:styleId="ASDEFCONHeaderFooterClassification">
    <w:name w:val="ASDEFCON Header/Footer Classification"/>
    <w:basedOn w:val="ASDEFCONHeaderFooterLeft"/>
    <w:rsid w:val="00576003"/>
    <w:pPr>
      <w:jc w:val="center"/>
    </w:pPr>
    <w:rPr>
      <w:rFonts w:ascii="Arial Bold" w:hAnsi="Arial Bold"/>
      <w:b/>
      <w:bCs/>
      <w:caps/>
      <w:sz w:val="20"/>
    </w:rPr>
  </w:style>
  <w:style w:type="paragraph" w:customStyle="1" w:styleId="GuideLV3Head-ASDEFCON">
    <w:name w:val="Guide LV3 Head - ASDEFCON"/>
    <w:basedOn w:val="ASDEFCONNormal"/>
    <w:rsid w:val="00576003"/>
    <w:pPr>
      <w:keepNext/>
    </w:pPr>
    <w:rPr>
      <w:rFonts w:eastAsia="Calibri"/>
      <w:b/>
      <w:szCs w:val="22"/>
      <w:lang w:eastAsia="en-US"/>
    </w:rPr>
  </w:style>
  <w:style w:type="paragraph" w:customStyle="1" w:styleId="GuideSublistLv2-ASDEFCON">
    <w:name w:val="Guide Sublist Lv2 - ASDEFCON"/>
    <w:basedOn w:val="ASDEFCONNormal"/>
    <w:rsid w:val="00576003"/>
    <w:pPr>
      <w:numPr>
        <w:ilvl w:val="1"/>
        <w:numId w:val="35"/>
      </w:numPr>
    </w:pPr>
  </w:style>
  <w:style w:type="character" w:styleId="PageNumber">
    <w:name w:val="page number"/>
    <w:basedOn w:val="DefaultParagraphFont"/>
    <w:rsid w:val="000B79C8"/>
  </w:style>
  <w:style w:type="character" w:styleId="CommentReference">
    <w:name w:val="annotation reference"/>
    <w:uiPriority w:val="99"/>
    <w:rsid w:val="00950D55"/>
    <w:rPr>
      <w:sz w:val="16"/>
      <w:szCs w:val="16"/>
    </w:rPr>
  </w:style>
  <w:style w:type="paragraph" w:styleId="CommentText">
    <w:name w:val="annotation text"/>
    <w:basedOn w:val="Normal"/>
    <w:link w:val="CommentTextChar"/>
    <w:uiPriority w:val="99"/>
    <w:rsid w:val="00950D55"/>
    <w:rPr>
      <w:szCs w:val="20"/>
    </w:rPr>
  </w:style>
  <w:style w:type="paragraph" w:styleId="CommentSubject">
    <w:name w:val="annotation subject"/>
    <w:basedOn w:val="CommentText"/>
    <w:next w:val="CommentText"/>
    <w:semiHidden/>
    <w:rsid w:val="00950D55"/>
    <w:rPr>
      <w:b/>
      <w:bCs/>
    </w:rPr>
  </w:style>
  <w:style w:type="character" w:customStyle="1" w:styleId="FootnoteTextChar">
    <w:name w:val="Footnote Text Char"/>
    <w:aliases w:val="Car Char"/>
    <w:link w:val="FootnoteText"/>
    <w:semiHidden/>
    <w:locked/>
    <w:rsid w:val="008822BB"/>
    <w:rPr>
      <w:rFonts w:ascii="Arial" w:hAnsi="Arial"/>
    </w:rPr>
  </w:style>
  <w:style w:type="paragraph" w:styleId="ListNumber5">
    <w:name w:val="List Number 5"/>
    <w:aliases w:val="ln5"/>
    <w:basedOn w:val="Normal"/>
    <w:uiPriority w:val="94"/>
    <w:rsid w:val="008822BB"/>
    <w:pPr>
      <w:numPr>
        <w:numId w:val="49"/>
      </w:numPr>
      <w:spacing w:after="220" w:line="264" w:lineRule="auto"/>
    </w:pPr>
    <w:rPr>
      <w:rFonts w:ascii="Verdana" w:eastAsia="Verdana" w:hAnsi="Verdana"/>
      <w:sz w:val="18"/>
      <w:szCs w:val="18"/>
    </w:rPr>
  </w:style>
  <w:style w:type="character" w:styleId="FootnoteReference">
    <w:name w:val="footnote reference"/>
    <w:uiPriority w:val="99"/>
    <w:unhideWhenUsed/>
    <w:rsid w:val="008822BB"/>
    <w:rPr>
      <w:sz w:val="14"/>
      <w:vertAlign w:val="superscript"/>
    </w:rPr>
  </w:style>
  <w:style w:type="character" w:customStyle="1" w:styleId="CommentTextChar">
    <w:name w:val="Comment Text Char"/>
    <w:link w:val="CommentText"/>
    <w:uiPriority w:val="99"/>
    <w:rsid w:val="00B04ECE"/>
    <w:rPr>
      <w:rFonts w:ascii="Arial" w:hAnsi="Arial"/>
    </w:rPr>
  </w:style>
  <w:style w:type="character" w:styleId="Hyperlink">
    <w:name w:val="Hyperlink"/>
    <w:uiPriority w:val="99"/>
    <w:unhideWhenUsed/>
    <w:rsid w:val="00576003"/>
    <w:rPr>
      <w:color w:val="0000FF"/>
      <w:u w:val="single"/>
    </w:rPr>
  </w:style>
  <w:style w:type="paragraph" w:styleId="Revision">
    <w:name w:val="Revision"/>
    <w:hidden/>
    <w:uiPriority w:val="99"/>
    <w:semiHidden/>
    <w:rsid w:val="00D76B75"/>
    <w:rPr>
      <w:rFonts w:ascii="Arial" w:hAnsi="Arial"/>
      <w:szCs w:val="24"/>
    </w:rPr>
  </w:style>
  <w:style w:type="table" w:customStyle="1" w:styleId="AABlackTable1">
    <w:name w:val="AABlackTable1"/>
    <w:basedOn w:val="TableNormal"/>
    <w:uiPriority w:val="99"/>
    <w:rsid w:val="00A7191F"/>
    <w:pPr>
      <w:spacing w:before="110" w:after="110" w:line="264" w:lineRule="auto"/>
    </w:pPr>
    <w:rPr>
      <w:rFonts w:ascii="Verdana" w:eastAsia="Verdana" w:hAnsi="Verdana"/>
      <w:sz w:val="18"/>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character" w:customStyle="1" w:styleId="Heading2Char">
    <w:name w:val="Heading 2 Char"/>
    <w:link w:val="Heading2"/>
    <w:rsid w:val="00576003"/>
    <w:rPr>
      <w:rFonts w:ascii="Cambria" w:hAnsi="Cambria"/>
      <w:b/>
      <w:bCs/>
      <w:color w:val="4F81BD"/>
      <w:sz w:val="26"/>
      <w:szCs w:val="26"/>
    </w:rPr>
  </w:style>
  <w:style w:type="paragraph" w:customStyle="1" w:styleId="ASDEFCONList">
    <w:name w:val="ASDEFCON List"/>
    <w:basedOn w:val="ASDEFCONNormal"/>
    <w:qFormat/>
    <w:rsid w:val="00576003"/>
    <w:pPr>
      <w:numPr>
        <w:numId w:val="62"/>
      </w:numPr>
    </w:pPr>
  </w:style>
  <w:style w:type="character" w:styleId="FollowedHyperlink">
    <w:name w:val="FollowedHyperlink"/>
    <w:basedOn w:val="DefaultParagraphFont"/>
    <w:rsid w:val="003516AA"/>
    <w:rPr>
      <w:color w:val="800080" w:themeColor="followedHyperlink"/>
      <w:u w:val="single"/>
    </w:rPr>
  </w:style>
  <w:style w:type="paragraph" w:styleId="TOCHeading">
    <w:name w:val="TOC Heading"/>
    <w:basedOn w:val="Heading1"/>
    <w:next w:val="Normal"/>
    <w:uiPriority w:val="39"/>
    <w:semiHidden/>
    <w:unhideWhenUsed/>
    <w:qFormat/>
    <w:rsid w:val="00D70026"/>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link w:val="Heading1"/>
    <w:locked/>
    <w:rsid w:val="00955E27"/>
    <w:rPr>
      <w:rFonts w:ascii="Arial" w:hAnsi="Arial" w:cs="Arial"/>
      <w:b/>
      <w:bCs/>
      <w:kern w:val="32"/>
      <w:sz w:val="32"/>
      <w:szCs w:val="32"/>
    </w:rPr>
  </w:style>
  <w:style w:type="paragraph" w:styleId="Subtitle">
    <w:name w:val="Subtitle"/>
    <w:basedOn w:val="Normal"/>
    <w:next w:val="Normal"/>
    <w:link w:val="SubtitleChar"/>
    <w:uiPriority w:val="99"/>
    <w:qFormat/>
    <w:rsid w:val="0057576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75764"/>
    <w:rPr>
      <w:i/>
      <w:color w:val="003760"/>
      <w:spacing w:val="15"/>
    </w:rPr>
  </w:style>
  <w:style w:type="paragraph" w:customStyle="1" w:styleId="StyleTitleGeorgiaNotBoldLeft">
    <w:name w:val="Style Title + Georgia Not Bold Left"/>
    <w:basedOn w:val="Title"/>
    <w:qFormat/>
    <w:rsid w:val="0057576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757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5764"/>
    <w:rPr>
      <w:rFonts w:ascii="Calibri Light" w:hAnsi="Calibri Light"/>
      <w:b/>
      <w:bCs/>
      <w:kern w:val="28"/>
      <w:sz w:val="32"/>
      <w:szCs w:val="32"/>
    </w:rPr>
  </w:style>
  <w:style w:type="character" w:customStyle="1" w:styleId="Heading3Char">
    <w:name w:val="Heading 3 Char"/>
    <w:link w:val="Heading3"/>
    <w:uiPriority w:val="9"/>
    <w:rsid w:val="00575764"/>
    <w:rPr>
      <w:rFonts w:ascii="Arial" w:hAnsi="Arial"/>
      <w:b/>
      <w:bCs/>
      <w:i/>
      <w:color w:val="CF4520"/>
      <w:sz w:val="24"/>
      <w:szCs w:val="24"/>
    </w:rPr>
  </w:style>
  <w:style w:type="character" w:customStyle="1" w:styleId="Heading4Char">
    <w:name w:val="Heading 4 Char"/>
    <w:link w:val="Heading4"/>
    <w:uiPriority w:val="9"/>
    <w:rsid w:val="00575764"/>
    <w:rPr>
      <w:rFonts w:ascii="Arial" w:hAnsi="Arial"/>
      <w:b/>
      <w:bCs/>
      <w:i/>
      <w:iCs/>
      <w:szCs w:val="24"/>
    </w:rPr>
  </w:style>
  <w:style w:type="paragraph" w:customStyle="1" w:styleId="Bullet">
    <w:name w:val="Bullet"/>
    <w:basedOn w:val="ListParagraph"/>
    <w:qFormat/>
    <w:rsid w:val="00575764"/>
    <w:pPr>
      <w:tabs>
        <w:tab w:val="left" w:pos="567"/>
        <w:tab w:val="num" w:pos="720"/>
      </w:tabs>
      <w:ind w:hanging="720"/>
      <w:jc w:val="left"/>
    </w:pPr>
  </w:style>
  <w:style w:type="paragraph" w:styleId="ListParagraph">
    <w:name w:val="List Paragraph"/>
    <w:basedOn w:val="Normal"/>
    <w:uiPriority w:val="34"/>
    <w:qFormat/>
    <w:rsid w:val="00575764"/>
    <w:pPr>
      <w:spacing w:after="0"/>
      <w:ind w:left="720"/>
    </w:pPr>
  </w:style>
  <w:style w:type="paragraph" w:customStyle="1" w:styleId="Bullet2">
    <w:name w:val="Bullet 2"/>
    <w:basedOn w:val="Normal"/>
    <w:rsid w:val="00575764"/>
    <w:pPr>
      <w:numPr>
        <w:numId w:val="7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delpedia.dpe.protected.mil.au/PublishedWebsite/LatestFinal/%7B5E812EBC-90FE-4E4C-9064-3810D9E9C084%7D/Item/AC2783A0-E8CA-4479-BCE7-A1B7A6CF1D9A"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yperlink" Target="http://www1.defence.gov.au/" TargetMode="Externa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drnet.defence.gov.au/casg/commercial/CommercialPolicyFramework/Pages/Handbooks.aspx"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D5101-7A10-489A-A12D-7B41CBE5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356</TotalTime>
  <Pages>1</Pages>
  <Words>2922</Words>
  <Characters>16660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Technical Data and Software Rights Schedule</vt:lpstr>
    </vt:vector>
  </TitlesOfParts>
  <Manager>CASG</Manager>
  <Company>Defence</Company>
  <LinksUpToDate>false</LinksUpToDate>
  <CharactersWithSpaces>19543</CharactersWithSpaces>
  <SharedDoc>false</SharedDoc>
  <HLinks>
    <vt:vector size="6" baseType="variant">
      <vt:variant>
        <vt:i4>4390989</vt:i4>
      </vt:variant>
      <vt:variant>
        <vt:i4>0</vt:i4>
      </vt:variant>
      <vt:variant>
        <vt:i4>0</vt:i4>
      </vt:variant>
      <vt:variant>
        <vt:i4>5</vt:i4>
      </vt:variant>
      <vt:variant>
        <vt:lpwstr>http://www.safelanding.com/manuals/HLS/terms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Data and Software Rights Schedule</dc:title>
  <dc:subject>ASDEFCON (Strategic Materiel)</dc:subject>
  <dc:creator/>
  <cp:keywords>Technical Data and Software Rights Schedule, TD, TDSR, IP, Intellectual Property</cp:keywords>
  <cp:lastModifiedBy>ACI-AP</cp:lastModifiedBy>
  <cp:revision>72</cp:revision>
  <cp:lastPrinted>2018-03-21T03:42:00Z</cp:lastPrinted>
  <dcterms:created xsi:type="dcterms:W3CDTF">2018-03-26T04:11:00Z</dcterms:created>
  <dcterms:modified xsi:type="dcterms:W3CDTF">2026-06-16T02:29:00Z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BM88718559</vt:lpwstr>
  </property>
  <property fmtid="{D5CDD505-2E9C-101B-9397-08002B2CF9AE}" pid="3" name="Objective-Title">
    <vt:lpwstr>021_SMV5.3_CATTG_Technical Data and Software Rights Schedule copy</vt:lpwstr>
  </property>
  <property fmtid="{D5CDD505-2E9C-101B-9397-08002B2CF9AE}" pid="4" name="Objective-Comment">
    <vt:lpwstr/>
  </property>
  <property fmtid="{D5CDD505-2E9C-101B-9397-08002B2CF9AE}" pid="5" name="Objective-CreationStamp">
    <vt:filetime>2025-03-31T23:50:27Z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2025-06-10T00:30:11Z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2" name="Objective-Parent">
    <vt:lpwstr>04 Attachments to the Conditions of Contract</vt:lpwstr>
  </property>
  <property fmtid="{D5CDD505-2E9C-101B-9397-08002B2CF9AE}" pid="13" name="Objective-State">
    <vt:lpwstr>Being Edited</vt:lpwstr>
  </property>
  <property fmtid="{D5CDD505-2E9C-101B-9397-08002B2CF9AE}" pid="14" name="Objective-Version">
    <vt:lpwstr>1.1</vt:lpwstr>
  </property>
  <property fmtid="{D5CDD505-2E9C-101B-9397-08002B2CF9AE}" pid="15" name="Objective-VersionNumber">
    <vt:i4>2</vt:i4>
  </property>
  <property fmtid="{D5CDD505-2E9C-101B-9397-08002B2CF9AE}" pid="16" name="Objective-VersionComment">
    <vt:lpwstr>Fix version no to show V5.4 custom field, update throughout, footnotes etc.</vt:lpwstr>
  </property>
  <property fmtid="{D5CDD505-2E9C-101B-9397-08002B2CF9AE}" pid="17" name="Objective-FileNumber">
    <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Header_Left">
    <vt:lpwstr>ASDEFCON (Strategic Materiel)</vt:lpwstr>
  </property>
  <property fmtid="{D5CDD505-2E9C-101B-9397-08002B2CF9AE}" pid="22" name="Header_Right">
    <vt:lpwstr>Part 2</vt:lpwstr>
  </property>
  <property fmtid="{D5CDD505-2E9C-101B-9397-08002B2CF9AE}" pid="23" name="Classification">
    <vt:lpwstr>OFFICIAL</vt:lpwstr>
  </property>
  <property fmtid="{D5CDD505-2E9C-101B-9397-08002B2CF9AE}" pid="24" name="Version">
    <vt:lpwstr>V5.4</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ies>
</file>